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C340850" w14:textId="1984EC2D" w:rsidR="00A008A5" w:rsidRDefault="00A008A5">
      <w:r>
        <w:rPr>
          <w:b/>
          <w:bCs/>
          <w:color w:val="FF0000"/>
          <w:sz w:val="24"/>
          <w:szCs w:val="24"/>
        </w:rPr>
        <w:t>STYLE REFERENCE NUMBER – LINK-PB-25-</w:t>
      </w:r>
      <w:r w:rsidR="00B33E32">
        <w:rPr>
          <w:b/>
          <w:bCs/>
          <w:color w:val="FF0000"/>
          <w:sz w:val="24"/>
          <w:szCs w:val="24"/>
        </w:rPr>
        <w:t>131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A008A5">
        <w:trPr>
          <w:trHeight w:val="900"/>
        </w:trPr>
        <w:tc>
          <w:tcPr>
            <w:tcW w:w="9292" w:type="dxa"/>
            <w:shd w:val="clear" w:color="auto" w:fill="auto"/>
            <w:vAlign w:val="center"/>
          </w:tcPr>
          <w:p w14:paraId="5BA4441E" w14:textId="764DAA4F" w:rsidR="005C2CF2" w:rsidRPr="00711EBF" w:rsidRDefault="001F6135" w:rsidP="00DE4BCC">
            <w:pPr>
              <w:pStyle w:val="Subtitle"/>
              <w:rPr>
                <w:color w:val="auto"/>
              </w:rPr>
            </w:pPr>
            <w:r w:rsidRPr="001F6135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Platatac Bullock Echo Pack V4</w:t>
            </w:r>
            <w:r w:rsidR="00370F46" w:rsidRPr="00370F46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  <w:r w:rsidR="00370F46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 </w:t>
            </w:r>
            <w:r w:rsidR="007C0955">
              <w:rPr>
                <w:color w:val="002060"/>
              </w:rPr>
              <w:t xml:space="preserve">November 11, 2025 </w:t>
            </w:r>
            <w:r w:rsidR="00332627">
              <w:rPr>
                <w:color w:val="002060"/>
              </w:rPr>
              <w:t xml:space="preserve">add color </w:t>
            </w:r>
            <w:r w:rsidR="007C0955">
              <w:rPr>
                <w:color w:val="002060"/>
              </w:rPr>
              <w:t>May 19, 2026</w:t>
            </w:r>
          </w:p>
        </w:tc>
      </w:tr>
    </w:tbl>
    <w:p w14:paraId="7E35A80A" w14:textId="05B02CA6" w:rsidR="002750DA" w:rsidRDefault="002750DA" w:rsidP="00DE4BCC">
      <w:pPr>
        <w:rPr>
          <w:b/>
          <w:bCs/>
          <w:color w:val="auto"/>
        </w:rPr>
      </w:pPr>
    </w:p>
    <w:tbl>
      <w:tblPr>
        <w:tblStyle w:val="InvoiceTable"/>
        <w:tblW w:w="9314" w:type="dxa"/>
        <w:tblLook w:val="04A0" w:firstRow="1" w:lastRow="0" w:firstColumn="1" w:lastColumn="0" w:noHBand="0" w:noVBand="1"/>
      </w:tblPr>
      <w:tblGrid>
        <w:gridCol w:w="2463"/>
        <w:gridCol w:w="2368"/>
        <w:gridCol w:w="1908"/>
        <w:gridCol w:w="2575"/>
      </w:tblGrid>
      <w:tr w:rsidR="00B9661B" w14:paraId="39A22BCD" w14:textId="77777777" w:rsidTr="00B966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7"/>
        </w:trPr>
        <w:tc>
          <w:tcPr>
            <w:tcW w:w="2463" w:type="dxa"/>
            <w:vAlign w:val="center"/>
          </w:tcPr>
          <w:p w14:paraId="69436860" w14:textId="77777777" w:rsidR="00B9661B" w:rsidRDefault="00B9661B" w:rsidP="0012539A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PO NUMBER</w:t>
            </w:r>
          </w:p>
        </w:tc>
        <w:tc>
          <w:tcPr>
            <w:tcW w:w="2368" w:type="dxa"/>
            <w:vAlign w:val="center"/>
          </w:tcPr>
          <w:p w14:paraId="04080B5C" w14:textId="77777777" w:rsidR="00B9661B" w:rsidRDefault="00B9661B" w:rsidP="0012539A">
            <w:pPr>
              <w:jc w:val="center"/>
              <w:rPr>
                <w:b w:val="0"/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Product Code</w:t>
            </w:r>
          </w:p>
        </w:tc>
        <w:tc>
          <w:tcPr>
            <w:tcW w:w="1908" w:type="dxa"/>
          </w:tcPr>
          <w:p w14:paraId="43A872C2" w14:textId="77777777" w:rsidR="00B9661B" w:rsidRDefault="00B9661B" w:rsidP="0012539A">
            <w:pPr>
              <w:jc w:val="center"/>
              <w:rPr>
                <w:bCs/>
                <w:color w:val="auto"/>
              </w:rPr>
            </w:pPr>
            <w:r>
              <w:rPr>
                <w:b w:val="0"/>
                <w:bCs/>
                <w:color w:val="auto"/>
              </w:rPr>
              <w:t>Color</w:t>
            </w:r>
          </w:p>
        </w:tc>
        <w:tc>
          <w:tcPr>
            <w:tcW w:w="2575" w:type="dxa"/>
          </w:tcPr>
          <w:p w14:paraId="30474801" w14:textId="77777777" w:rsidR="00B9661B" w:rsidRDefault="00B9661B" w:rsidP="0012539A">
            <w:pPr>
              <w:jc w:val="center"/>
              <w:rPr>
                <w:bCs/>
                <w:color w:val="auto"/>
              </w:rPr>
            </w:pPr>
            <w:r>
              <w:rPr>
                <w:bCs/>
                <w:color w:val="auto"/>
              </w:rPr>
              <w:t>QTY</w:t>
            </w:r>
          </w:p>
        </w:tc>
      </w:tr>
      <w:tr w:rsidR="00B9661B" w14:paraId="743B3CBC" w14:textId="77777777" w:rsidTr="00C65863">
        <w:trPr>
          <w:trHeight w:val="66"/>
        </w:trPr>
        <w:tc>
          <w:tcPr>
            <w:tcW w:w="2463" w:type="dxa"/>
            <w:shd w:val="clear" w:color="auto" w:fill="auto"/>
          </w:tcPr>
          <w:p w14:paraId="1D771E5B" w14:textId="688CA936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P1012</w:t>
            </w:r>
            <w:r w:rsidR="00137D29">
              <w:rPr>
                <w:color w:val="auto"/>
              </w:rPr>
              <w:t>487</w:t>
            </w:r>
            <w:r w:rsidR="00C65863">
              <w:rPr>
                <w:color w:val="auto"/>
              </w:rPr>
              <w:t xml:space="preserve"> / </w:t>
            </w:r>
            <w:r w:rsidR="00C65863" w:rsidRPr="00C65863">
              <w:rPr>
                <w:color w:val="auto"/>
                <w:highlight w:val="green"/>
              </w:rPr>
              <w:t>PO-00619</w:t>
            </w:r>
          </w:p>
        </w:tc>
        <w:tc>
          <w:tcPr>
            <w:tcW w:w="2368" w:type="dxa"/>
            <w:shd w:val="clear" w:color="auto" w:fill="auto"/>
            <w:vAlign w:val="center"/>
          </w:tcPr>
          <w:p w14:paraId="56EBAE59" w14:textId="47346ABC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840856</w:t>
            </w:r>
          </w:p>
        </w:tc>
        <w:tc>
          <w:tcPr>
            <w:tcW w:w="1908" w:type="dxa"/>
            <w:shd w:val="clear" w:color="auto" w:fill="auto"/>
            <w:vAlign w:val="center"/>
          </w:tcPr>
          <w:p w14:paraId="2A8C6EDD" w14:textId="0383ACC7" w:rsidR="00B9661B" w:rsidRDefault="00B9661B" w:rsidP="00B9661B">
            <w:pPr>
              <w:jc w:val="center"/>
              <w:rPr>
                <w:color w:val="auto"/>
              </w:rPr>
            </w:pPr>
            <w:proofErr w:type="spellStart"/>
            <w:r>
              <w:rPr>
                <w:rFonts w:ascii="Calibri" w:hAnsi="Calibri" w:cs="Calibri"/>
                <w:szCs w:val="18"/>
              </w:rPr>
              <w:t>Multicam</w:t>
            </w:r>
            <w:proofErr w:type="spellEnd"/>
            <w:r>
              <w:rPr>
                <w:rFonts w:ascii="Calibri" w:hAnsi="Calibri" w:cs="Calibri"/>
                <w:szCs w:val="18"/>
              </w:rPr>
              <w:t xml:space="preserve"> </w:t>
            </w:r>
          </w:p>
        </w:tc>
        <w:tc>
          <w:tcPr>
            <w:tcW w:w="2575" w:type="dxa"/>
            <w:shd w:val="clear" w:color="auto" w:fill="auto"/>
          </w:tcPr>
          <w:p w14:paraId="6885E8A7" w14:textId="21D0CBDD" w:rsidR="00B9661B" w:rsidRDefault="00137D29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10</w:t>
            </w:r>
            <w:r w:rsidR="00B9661B">
              <w:rPr>
                <w:color w:val="auto"/>
              </w:rPr>
              <w:t>0PCS</w:t>
            </w:r>
            <w:r w:rsidR="00C65863">
              <w:rPr>
                <w:color w:val="auto"/>
              </w:rPr>
              <w:t xml:space="preserve"> / </w:t>
            </w:r>
            <w:r w:rsidR="00C65863" w:rsidRPr="00C65863">
              <w:rPr>
                <w:color w:val="auto"/>
                <w:highlight w:val="green"/>
              </w:rPr>
              <w:t>200pcs</w:t>
            </w:r>
          </w:p>
        </w:tc>
      </w:tr>
      <w:tr w:rsidR="00B9661B" w14:paraId="4C7AC38E" w14:textId="77777777" w:rsidTr="00C65863">
        <w:trPr>
          <w:trHeight w:val="66"/>
        </w:trPr>
        <w:tc>
          <w:tcPr>
            <w:tcW w:w="2463" w:type="dxa"/>
            <w:shd w:val="clear" w:color="auto" w:fill="auto"/>
          </w:tcPr>
          <w:p w14:paraId="0C083A02" w14:textId="16D5A6B4" w:rsidR="00B9661B" w:rsidRDefault="00B9661B" w:rsidP="00B9661B">
            <w:pPr>
              <w:jc w:val="center"/>
              <w:rPr>
                <w:color w:val="auto"/>
              </w:rPr>
            </w:pPr>
            <w:r w:rsidRPr="0081688F">
              <w:rPr>
                <w:color w:val="auto"/>
              </w:rPr>
              <w:t>P1012311</w:t>
            </w:r>
          </w:p>
        </w:tc>
        <w:tc>
          <w:tcPr>
            <w:tcW w:w="2368" w:type="dxa"/>
            <w:shd w:val="clear" w:color="auto" w:fill="auto"/>
            <w:vAlign w:val="center"/>
          </w:tcPr>
          <w:p w14:paraId="32A60B29" w14:textId="40EF9B9E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840832</w:t>
            </w:r>
          </w:p>
        </w:tc>
        <w:tc>
          <w:tcPr>
            <w:tcW w:w="1908" w:type="dxa"/>
            <w:shd w:val="clear" w:color="auto" w:fill="auto"/>
            <w:vAlign w:val="center"/>
          </w:tcPr>
          <w:p w14:paraId="2706F2B9" w14:textId="6D8811A7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AOR 1</w:t>
            </w:r>
          </w:p>
        </w:tc>
        <w:tc>
          <w:tcPr>
            <w:tcW w:w="2575" w:type="dxa"/>
            <w:shd w:val="clear" w:color="auto" w:fill="auto"/>
          </w:tcPr>
          <w:p w14:paraId="509A59FB" w14:textId="429CBDED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25pcs</w:t>
            </w:r>
          </w:p>
        </w:tc>
      </w:tr>
      <w:tr w:rsidR="00B9661B" w14:paraId="23A282AC" w14:textId="77777777" w:rsidTr="00C65863">
        <w:trPr>
          <w:trHeight w:val="66"/>
        </w:trPr>
        <w:tc>
          <w:tcPr>
            <w:tcW w:w="2463" w:type="dxa"/>
            <w:shd w:val="clear" w:color="auto" w:fill="auto"/>
          </w:tcPr>
          <w:p w14:paraId="0564F0BD" w14:textId="1D68F639" w:rsidR="00B9661B" w:rsidRDefault="00B9661B" w:rsidP="00B9661B">
            <w:pPr>
              <w:jc w:val="center"/>
              <w:rPr>
                <w:color w:val="auto"/>
              </w:rPr>
            </w:pPr>
            <w:r w:rsidRPr="0081688F">
              <w:rPr>
                <w:color w:val="auto"/>
              </w:rPr>
              <w:t>P1012311</w:t>
            </w:r>
          </w:p>
        </w:tc>
        <w:tc>
          <w:tcPr>
            <w:tcW w:w="2368" w:type="dxa"/>
            <w:shd w:val="clear" w:color="auto" w:fill="auto"/>
            <w:vAlign w:val="center"/>
          </w:tcPr>
          <w:p w14:paraId="0C74305F" w14:textId="4331D6C3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840833</w:t>
            </w:r>
          </w:p>
        </w:tc>
        <w:tc>
          <w:tcPr>
            <w:tcW w:w="1908" w:type="dxa"/>
            <w:shd w:val="clear" w:color="auto" w:fill="auto"/>
            <w:vAlign w:val="center"/>
          </w:tcPr>
          <w:p w14:paraId="60705858" w14:textId="181A18D3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AOR 2</w:t>
            </w:r>
          </w:p>
        </w:tc>
        <w:tc>
          <w:tcPr>
            <w:tcW w:w="2575" w:type="dxa"/>
            <w:shd w:val="clear" w:color="auto" w:fill="auto"/>
          </w:tcPr>
          <w:p w14:paraId="50FA0BC6" w14:textId="7EDBF650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25pcs</w:t>
            </w:r>
          </w:p>
        </w:tc>
      </w:tr>
      <w:tr w:rsidR="00B9661B" w14:paraId="1CD5CA7B" w14:textId="77777777" w:rsidTr="00C65863">
        <w:trPr>
          <w:trHeight w:val="66"/>
        </w:trPr>
        <w:tc>
          <w:tcPr>
            <w:tcW w:w="2463" w:type="dxa"/>
            <w:shd w:val="clear" w:color="auto" w:fill="auto"/>
          </w:tcPr>
          <w:p w14:paraId="0E745DAB" w14:textId="6773DF37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P1012459</w:t>
            </w:r>
          </w:p>
        </w:tc>
        <w:tc>
          <w:tcPr>
            <w:tcW w:w="2368" w:type="dxa"/>
            <w:shd w:val="clear" w:color="auto" w:fill="auto"/>
            <w:vAlign w:val="center"/>
          </w:tcPr>
          <w:p w14:paraId="213A199A" w14:textId="6A08D2ED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842092</w:t>
            </w:r>
          </w:p>
        </w:tc>
        <w:tc>
          <w:tcPr>
            <w:tcW w:w="1908" w:type="dxa"/>
            <w:shd w:val="clear" w:color="auto" w:fill="auto"/>
            <w:vAlign w:val="center"/>
          </w:tcPr>
          <w:p w14:paraId="4CF4F06D" w14:textId="3C371285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 xml:space="preserve">Tiger Stripe </w:t>
            </w:r>
          </w:p>
        </w:tc>
        <w:tc>
          <w:tcPr>
            <w:tcW w:w="2575" w:type="dxa"/>
            <w:shd w:val="clear" w:color="auto" w:fill="auto"/>
          </w:tcPr>
          <w:p w14:paraId="6BB86A60" w14:textId="2C1557CA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50pcs</w:t>
            </w:r>
          </w:p>
        </w:tc>
      </w:tr>
      <w:tr w:rsidR="00B9661B" w14:paraId="06A05FF2" w14:textId="77777777" w:rsidTr="00C65863">
        <w:trPr>
          <w:trHeight w:val="66"/>
        </w:trPr>
        <w:tc>
          <w:tcPr>
            <w:tcW w:w="2463" w:type="dxa"/>
            <w:shd w:val="clear" w:color="auto" w:fill="auto"/>
          </w:tcPr>
          <w:p w14:paraId="70A1BF71" w14:textId="59E9C89B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P10124</w:t>
            </w:r>
            <w:r w:rsidR="00137D29">
              <w:rPr>
                <w:color w:val="auto"/>
              </w:rPr>
              <w:t>87</w:t>
            </w:r>
          </w:p>
        </w:tc>
        <w:tc>
          <w:tcPr>
            <w:tcW w:w="2368" w:type="dxa"/>
            <w:shd w:val="clear" w:color="auto" w:fill="auto"/>
            <w:vAlign w:val="center"/>
          </w:tcPr>
          <w:p w14:paraId="083A399B" w14:textId="6F90B100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841463</w:t>
            </w:r>
          </w:p>
        </w:tc>
        <w:tc>
          <w:tcPr>
            <w:tcW w:w="1908" w:type="dxa"/>
            <w:shd w:val="clear" w:color="auto" w:fill="auto"/>
            <w:vAlign w:val="center"/>
          </w:tcPr>
          <w:p w14:paraId="3CC0A3FC" w14:textId="27CE572D" w:rsidR="00B9661B" w:rsidRDefault="00B9661B" w:rsidP="00B9661B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Cs w:val="18"/>
              </w:rPr>
              <w:t>TFP</w:t>
            </w:r>
          </w:p>
        </w:tc>
        <w:tc>
          <w:tcPr>
            <w:tcW w:w="2575" w:type="dxa"/>
            <w:shd w:val="clear" w:color="auto" w:fill="auto"/>
          </w:tcPr>
          <w:p w14:paraId="455FC89F" w14:textId="120A2D45" w:rsidR="00B9661B" w:rsidRDefault="00137D29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2</w:t>
            </w:r>
            <w:r w:rsidR="00B9661B">
              <w:rPr>
                <w:color w:val="auto"/>
              </w:rPr>
              <w:t>00pcs</w:t>
            </w:r>
          </w:p>
        </w:tc>
      </w:tr>
      <w:tr w:rsidR="00A47189" w14:paraId="36CDE5FC" w14:textId="77777777" w:rsidTr="00137D29">
        <w:trPr>
          <w:trHeight w:val="66"/>
        </w:trPr>
        <w:tc>
          <w:tcPr>
            <w:tcW w:w="2463" w:type="dxa"/>
            <w:shd w:val="clear" w:color="auto" w:fill="FFFFFF" w:themeFill="background1"/>
          </w:tcPr>
          <w:p w14:paraId="0D2A78FE" w14:textId="1A313A5A" w:rsidR="00A47189" w:rsidRPr="00137D29" w:rsidRDefault="00332627" w:rsidP="00B9661B">
            <w:pPr>
              <w:jc w:val="center"/>
              <w:rPr>
                <w:color w:val="auto"/>
              </w:rPr>
            </w:pPr>
            <w:r w:rsidRPr="00137D29">
              <w:rPr>
                <w:color w:val="auto"/>
              </w:rPr>
              <w:t>P1012487</w:t>
            </w:r>
          </w:p>
        </w:tc>
        <w:tc>
          <w:tcPr>
            <w:tcW w:w="2368" w:type="dxa"/>
            <w:shd w:val="clear" w:color="auto" w:fill="FFFFFF" w:themeFill="background1"/>
            <w:vAlign w:val="center"/>
          </w:tcPr>
          <w:p w14:paraId="31706770" w14:textId="2434534F" w:rsidR="00A47189" w:rsidRPr="00137D29" w:rsidRDefault="00332627" w:rsidP="00B9661B">
            <w:pPr>
              <w:jc w:val="center"/>
              <w:rPr>
                <w:rFonts w:ascii="Calibri" w:hAnsi="Calibri" w:cs="Calibri"/>
                <w:szCs w:val="18"/>
              </w:rPr>
            </w:pPr>
            <w:r w:rsidRPr="00137D29">
              <w:rPr>
                <w:rFonts w:ascii="Calibri" w:hAnsi="Calibri" w:cs="Calibri"/>
                <w:szCs w:val="18"/>
              </w:rPr>
              <w:t>840855</w:t>
            </w:r>
          </w:p>
        </w:tc>
        <w:tc>
          <w:tcPr>
            <w:tcW w:w="1908" w:type="dxa"/>
            <w:shd w:val="clear" w:color="auto" w:fill="FFFFFF" w:themeFill="background1"/>
            <w:vAlign w:val="center"/>
          </w:tcPr>
          <w:p w14:paraId="403D123F" w14:textId="4B5FC51C" w:rsidR="00A47189" w:rsidRPr="00137D29" w:rsidRDefault="00F26AC2" w:rsidP="00B9661B">
            <w:pPr>
              <w:jc w:val="center"/>
              <w:rPr>
                <w:rFonts w:ascii="Calibri" w:hAnsi="Calibri" w:cs="Calibri"/>
                <w:szCs w:val="18"/>
              </w:rPr>
            </w:pPr>
            <w:r w:rsidRPr="00137D29">
              <w:rPr>
                <w:rFonts w:ascii="Calibri" w:hAnsi="Calibri" w:cs="Calibri"/>
                <w:szCs w:val="18"/>
              </w:rPr>
              <w:t>BLACK</w:t>
            </w:r>
          </w:p>
        </w:tc>
        <w:tc>
          <w:tcPr>
            <w:tcW w:w="2575" w:type="dxa"/>
            <w:shd w:val="clear" w:color="auto" w:fill="FFFFFF" w:themeFill="background1"/>
          </w:tcPr>
          <w:p w14:paraId="01F1DD92" w14:textId="73BC5130" w:rsidR="00A47189" w:rsidRPr="00137D29" w:rsidRDefault="00F26AC2" w:rsidP="00B9661B">
            <w:pPr>
              <w:jc w:val="center"/>
              <w:rPr>
                <w:color w:val="auto"/>
              </w:rPr>
            </w:pPr>
            <w:r w:rsidRPr="00137D29">
              <w:rPr>
                <w:color w:val="auto"/>
              </w:rPr>
              <w:t>100pcs</w:t>
            </w:r>
          </w:p>
        </w:tc>
      </w:tr>
      <w:tr w:rsidR="00C65863" w14:paraId="08CAA6BF" w14:textId="77777777" w:rsidTr="00C65863">
        <w:trPr>
          <w:trHeight w:val="66"/>
        </w:trPr>
        <w:tc>
          <w:tcPr>
            <w:tcW w:w="2463" w:type="dxa"/>
            <w:shd w:val="clear" w:color="auto" w:fill="FFFF00"/>
          </w:tcPr>
          <w:p w14:paraId="2E5FBE19" w14:textId="48ADB38A" w:rsidR="00C65863" w:rsidRPr="00137D29" w:rsidRDefault="00C65863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PO-00793</w:t>
            </w:r>
          </w:p>
        </w:tc>
        <w:tc>
          <w:tcPr>
            <w:tcW w:w="2368" w:type="dxa"/>
            <w:shd w:val="clear" w:color="auto" w:fill="FFFF00"/>
            <w:vAlign w:val="center"/>
          </w:tcPr>
          <w:p w14:paraId="2A0C8778" w14:textId="7A8A50B5" w:rsidR="00C65863" w:rsidRPr="00137D29" w:rsidRDefault="00C65863" w:rsidP="00B9661B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841583</w:t>
            </w:r>
          </w:p>
        </w:tc>
        <w:tc>
          <w:tcPr>
            <w:tcW w:w="1908" w:type="dxa"/>
            <w:shd w:val="clear" w:color="auto" w:fill="FFFF00"/>
            <w:vAlign w:val="center"/>
          </w:tcPr>
          <w:p w14:paraId="3DB5DDE3" w14:textId="7D13120C" w:rsidR="00C65863" w:rsidRPr="00137D29" w:rsidRDefault="00C65863" w:rsidP="00B9661B">
            <w:pPr>
              <w:jc w:val="center"/>
              <w:rPr>
                <w:rFonts w:ascii="Calibri" w:hAnsi="Calibri" w:cs="Calibri"/>
                <w:szCs w:val="18"/>
              </w:rPr>
            </w:pPr>
            <w:r>
              <w:rPr>
                <w:rFonts w:ascii="Calibri" w:hAnsi="Calibri" w:cs="Calibri"/>
                <w:szCs w:val="18"/>
              </w:rPr>
              <w:t>KUMUL</w:t>
            </w:r>
          </w:p>
        </w:tc>
        <w:tc>
          <w:tcPr>
            <w:tcW w:w="2575" w:type="dxa"/>
            <w:shd w:val="clear" w:color="auto" w:fill="FFFF00"/>
          </w:tcPr>
          <w:p w14:paraId="050E1866" w14:textId="6A12E9B5" w:rsidR="00C65863" w:rsidRPr="00137D29" w:rsidRDefault="00C65863" w:rsidP="00B9661B">
            <w:pPr>
              <w:jc w:val="center"/>
              <w:rPr>
                <w:color w:val="auto"/>
              </w:rPr>
            </w:pPr>
            <w:r>
              <w:rPr>
                <w:color w:val="auto"/>
              </w:rPr>
              <w:t>100pcs</w:t>
            </w:r>
          </w:p>
        </w:tc>
      </w:tr>
    </w:tbl>
    <w:p w14:paraId="0BD24755" w14:textId="77777777" w:rsidR="0003268A" w:rsidRDefault="00E8546C" w:rsidP="00DE4BCC">
      <w:pPr>
        <w:rPr>
          <w:b/>
          <w:bCs/>
          <w:color w:val="auto"/>
          <w:highlight w:val="yellow"/>
        </w:rPr>
      </w:pPr>
      <w:r w:rsidRPr="00D63ADA">
        <w:rPr>
          <w:b/>
          <w:bCs/>
          <w:color w:val="auto"/>
          <w:highlight w:val="yellow"/>
        </w:rPr>
        <w:t>ALL Buckle color – MCAM &amp; AOR1 &amp; AOR2 &amp; TFP – KHAKI TAN499 /</w:t>
      </w:r>
    </w:p>
    <w:p w14:paraId="52AD9BEB" w14:textId="56A4D027" w:rsidR="00B9661B" w:rsidRPr="002750DA" w:rsidRDefault="00E8546C" w:rsidP="00DE4BCC">
      <w:pPr>
        <w:rPr>
          <w:b/>
          <w:bCs/>
          <w:color w:val="auto"/>
        </w:rPr>
      </w:pPr>
      <w:r w:rsidRPr="00D63ADA">
        <w:rPr>
          <w:b/>
          <w:bCs/>
          <w:color w:val="auto"/>
          <w:highlight w:val="yellow"/>
        </w:rPr>
        <w:t xml:space="preserve"> </w:t>
      </w:r>
      <w:r w:rsidR="00332627">
        <w:rPr>
          <w:b/>
          <w:bCs/>
          <w:color w:val="auto"/>
          <w:highlight w:val="yellow"/>
        </w:rPr>
        <w:t xml:space="preserve">BLACK &amp; </w:t>
      </w:r>
      <w:r w:rsidRPr="00D63ADA">
        <w:rPr>
          <w:b/>
          <w:bCs/>
          <w:color w:val="auto"/>
          <w:highlight w:val="yellow"/>
        </w:rPr>
        <w:t>TIGER STRIPE</w:t>
      </w:r>
      <w:r w:rsidR="0003268A">
        <w:rPr>
          <w:b/>
          <w:bCs/>
          <w:color w:val="auto"/>
          <w:highlight w:val="yellow"/>
        </w:rPr>
        <w:t xml:space="preserve"> &amp; KUMUL</w:t>
      </w:r>
      <w:r w:rsidRPr="00D63ADA">
        <w:rPr>
          <w:b/>
          <w:bCs/>
          <w:color w:val="auto"/>
          <w:highlight w:val="yellow"/>
        </w:rPr>
        <w:t xml:space="preserve"> - BLACK</w:t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77777777" w:rsidR="0018603C" w:rsidRPr="00DE4BCC" w:rsidRDefault="0018603C" w:rsidP="0018603C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18603C" w:rsidRPr="00DE4BCC" w14:paraId="2AFF6E77" w14:textId="77777777" w:rsidTr="00C65863">
        <w:trPr>
          <w:trHeight w:val="7247"/>
        </w:trPr>
        <w:tc>
          <w:tcPr>
            <w:tcW w:w="5000" w:type="pct"/>
          </w:tcPr>
          <w:p w14:paraId="359B5A76" w14:textId="69CF49C7" w:rsidR="002314D3" w:rsidRPr="007241A6" w:rsidRDefault="0025413E" w:rsidP="007241A6">
            <w:pPr>
              <w:tabs>
                <w:tab w:val="left" w:pos="5265"/>
              </w:tabs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2D6F4978" wp14:editId="3DA1314D">
                  <wp:simplePos x="0" y="0"/>
                  <wp:positionH relativeFrom="column">
                    <wp:posOffset>96351</wp:posOffset>
                  </wp:positionH>
                  <wp:positionV relativeFrom="paragraph">
                    <wp:posOffset>262890</wp:posOffset>
                  </wp:positionV>
                  <wp:extent cx="1676400" cy="1936019"/>
                  <wp:effectExtent l="0" t="0" r="0" b="762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385"/>
                          <a:stretch/>
                        </pic:blipFill>
                        <pic:spPr bwMode="auto">
                          <a:xfrm>
                            <a:off x="0" y="0"/>
                            <a:ext cx="1676400" cy="1936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241A6" w:rsidRPr="007241A6">
              <w:rPr>
                <w:b/>
                <w:bCs/>
              </w:rPr>
              <w:t>Front View</w:t>
            </w:r>
            <w:r w:rsidR="007241A6">
              <w:rPr>
                <w:b/>
                <w:bCs/>
              </w:rPr>
              <w:tab/>
              <w:t>Back View</w:t>
            </w:r>
          </w:p>
          <w:p w14:paraId="5953994B" w14:textId="504E461C" w:rsidR="007241A6" w:rsidRDefault="00546CBF" w:rsidP="00976D20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698176" behindDoc="0" locked="0" layoutInCell="1" allowOverlap="1" wp14:anchorId="12C93EF9" wp14:editId="2B2448C8">
                  <wp:simplePos x="0" y="0"/>
                  <wp:positionH relativeFrom="column">
                    <wp:posOffset>3134417</wp:posOffset>
                  </wp:positionH>
                  <wp:positionV relativeFrom="paragraph">
                    <wp:posOffset>65405</wp:posOffset>
                  </wp:positionV>
                  <wp:extent cx="1733550" cy="2002221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3385"/>
                          <a:stretch/>
                        </pic:blipFill>
                        <pic:spPr bwMode="auto">
                          <a:xfrm>
                            <a:off x="0" y="0"/>
                            <a:ext cx="1733550" cy="20022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5B3E8A" w14:textId="1119BC55" w:rsidR="007241A6" w:rsidRDefault="007241A6" w:rsidP="00976D20">
            <w:pPr>
              <w:rPr>
                <w:noProof/>
                <w14:ligatures w14:val="standard"/>
              </w:rPr>
            </w:pPr>
          </w:p>
          <w:p w14:paraId="6C98BAE3" w14:textId="3A580603" w:rsidR="00976D20" w:rsidRPr="00976D20" w:rsidRDefault="00976D20" w:rsidP="00976D20"/>
          <w:p w14:paraId="40797698" w14:textId="1E1D77AF" w:rsidR="00976D20" w:rsidRPr="00976D20" w:rsidRDefault="007241A6" w:rsidP="007241A6">
            <w:pPr>
              <w:tabs>
                <w:tab w:val="left" w:pos="5415"/>
              </w:tabs>
            </w:pPr>
            <w:r>
              <w:tab/>
            </w:r>
          </w:p>
          <w:p w14:paraId="14FAE44A" w14:textId="01A0C5C0" w:rsidR="00976D20" w:rsidRPr="00976D20" w:rsidRDefault="00976D20" w:rsidP="00976D20"/>
          <w:p w14:paraId="4C70458C" w14:textId="1A4FFD42" w:rsidR="00976D20" w:rsidRPr="00976D20" w:rsidRDefault="00976D20" w:rsidP="00976D20"/>
          <w:p w14:paraId="5EA1CE75" w14:textId="03AD3C5B" w:rsidR="00976D20" w:rsidRPr="00976D20" w:rsidRDefault="00976D20" w:rsidP="00976D20"/>
          <w:p w14:paraId="6BA81B73" w14:textId="04E7DD16" w:rsidR="00976D20" w:rsidRPr="00976D20" w:rsidRDefault="00976D20" w:rsidP="00976D20"/>
          <w:p w14:paraId="47E0E5E6" w14:textId="2CCC556C" w:rsidR="00976D20" w:rsidRDefault="00976D20" w:rsidP="00976D20">
            <w:pPr>
              <w:rPr>
                <w:b/>
                <w:bCs/>
              </w:rPr>
            </w:pPr>
          </w:p>
          <w:p w14:paraId="35F5E91A" w14:textId="77777777" w:rsidR="0025413E" w:rsidRPr="007241A6" w:rsidRDefault="0025413E" w:rsidP="00976D20">
            <w:pPr>
              <w:rPr>
                <w:b/>
                <w:bCs/>
              </w:rPr>
            </w:pPr>
          </w:p>
          <w:p w14:paraId="5405B93A" w14:textId="1CA05928" w:rsidR="00976D20" w:rsidRPr="007241A6" w:rsidRDefault="00C65863" w:rsidP="007241A6">
            <w:pPr>
              <w:tabs>
                <w:tab w:val="left" w:pos="5535"/>
              </w:tabs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3D38AB36" wp14:editId="3C082C47">
                  <wp:simplePos x="0" y="0"/>
                  <wp:positionH relativeFrom="column">
                    <wp:posOffset>600710</wp:posOffset>
                  </wp:positionH>
                  <wp:positionV relativeFrom="paragraph">
                    <wp:posOffset>11430</wp:posOffset>
                  </wp:positionV>
                  <wp:extent cx="1590675" cy="2120900"/>
                  <wp:effectExtent l="0" t="0" r="9525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0675" cy="212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241A6" w:rsidRPr="007241A6">
              <w:rPr>
                <w:b/>
                <w:bCs/>
              </w:rPr>
              <w:t>Side View</w:t>
            </w:r>
            <w:r w:rsidR="007241A6">
              <w:rPr>
                <w:b/>
                <w:bCs/>
              </w:rPr>
              <w:tab/>
            </w:r>
            <w:r w:rsidR="007241A6" w:rsidRPr="007241A6">
              <w:rPr>
                <w:b/>
                <w:bCs/>
              </w:rPr>
              <w:t>Bottom view</w:t>
            </w:r>
          </w:p>
          <w:p w14:paraId="44988A53" w14:textId="4C8EC820" w:rsidR="00976D20" w:rsidRPr="00976D20" w:rsidRDefault="0025413E" w:rsidP="00B9661B">
            <w:r>
              <w:rPr>
                <w:noProof/>
              </w:rPr>
              <w:drawing>
                <wp:anchor distT="0" distB="0" distL="114300" distR="114300" simplePos="0" relativeHeight="251700224" behindDoc="0" locked="0" layoutInCell="1" allowOverlap="1" wp14:anchorId="3B99B4EB" wp14:editId="4F74B62A">
                  <wp:simplePos x="0" y="0"/>
                  <wp:positionH relativeFrom="column">
                    <wp:posOffset>3134360</wp:posOffset>
                  </wp:positionH>
                  <wp:positionV relativeFrom="paragraph">
                    <wp:posOffset>40005</wp:posOffset>
                  </wp:positionV>
                  <wp:extent cx="2457450" cy="1843088"/>
                  <wp:effectExtent l="0" t="0" r="0" b="508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1843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206BD169" w14:textId="634D635D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E0B40" w:rsidRPr="00DE4BCC" w14:paraId="4010BE6A" w14:textId="77777777" w:rsidTr="00122B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18D2D54" w14:textId="77777777" w:rsidR="004E0B40" w:rsidRPr="00DE4BCC" w:rsidRDefault="004E0B40" w:rsidP="00122BD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E0B40" w:rsidRPr="00DE4BCC" w14:paraId="7D709386" w14:textId="77777777" w:rsidTr="001506B0">
        <w:trPr>
          <w:trHeight w:val="12113"/>
        </w:trPr>
        <w:tc>
          <w:tcPr>
            <w:tcW w:w="5000" w:type="pct"/>
          </w:tcPr>
          <w:p w14:paraId="6CD8E0DD" w14:textId="78D2FF0E" w:rsidR="00711892" w:rsidRPr="00711892" w:rsidRDefault="007241A6" w:rsidP="007241A6">
            <w:pPr>
              <w:tabs>
                <w:tab w:val="left" w:pos="5655"/>
              </w:tabs>
            </w:pPr>
            <w:r w:rsidRPr="00A54E86">
              <w:rPr>
                <w:noProof/>
                <w:highlight w:val="yellow"/>
              </w:rPr>
              <w:drawing>
                <wp:anchor distT="0" distB="0" distL="114300" distR="114300" simplePos="0" relativeHeight="251701248" behindDoc="0" locked="0" layoutInCell="1" allowOverlap="1" wp14:anchorId="29F1F1F7" wp14:editId="6B3B6AD3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240665</wp:posOffset>
                  </wp:positionV>
                  <wp:extent cx="2590800" cy="2886075"/>
                  <wp:effectExtent l="0" t="0" r="0" b="952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452"/>
                          <a:stretch/>
                        </pic:blipFill>
                        <pic:spPr bwMode="auto">
                          <a:xfrm>
                            <a:off x="0" y="0"/>
                            <a:ext cx="2590800" cy="2886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71662BF" w14:textId="1031B5E2" w:rsidR="007241A6" w:rsidRDefault="00C65863" w:rsidP="00711892">
            <w:pPr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877376" behindDoc="0" locked="0" layoutInCell="1" allowOverlap="1" wp14:anchorId="4895D287" wp14:editId="5B161419">
                      <wp:simplePos x="0" y="0"/>
                      <wp:positionH relativeFrom="column">
                        <wp:posOffset>3052445</wp:posOffset>
                      </wp:positionH>
                      <wp:positionV relativeFrom="paragraph">
                        <wp:posOffset>69215</wp:posOffset>
                      </wp:positionV>
                      <wp:extent cx="2659380" cy="2529840"/>
                      <wp:effectExtent l="0" t="0" r="26670" b="22860"/>
                      <wp:wrapNone/>
                      <wp:docPr id="66" name="Text Box 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9380" cy="25298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CF7CA30" w14:textId="44015B04" w:rsidR="00DF12B7" w:rsidRDefault="00DF12B7" w:rsidP="00DF12B7">
                                  <w:r>
                                    <w:t xml:space="preserve">Item: </w:t>
                                  </w:r>
                                  <w:r w:rsidR="006170FA">
                                    <w:t xml:space="preserve">100MM &amp; </w:t>
                                  </w:r>
                                  <w:r>
                                    <w:t xml:space="preserve">25mm </w:t>
                                  </w:r>
                                  <w:r w:rsidR="006170FA">
                                    <w:t xml:space="preserve">Velcro </w:t>
                                  </w:r>
                                  <w:r>
                                    <w:t xml:space="preserve">loop </w:t>
                                  </w:r>
                                </w:p>
                                <w:p w14:paraId="491493CA" w14:textId="01A4A626" w:rsidR="00DF12B7" w:rsidRDefault="00DF12B7" w:rsidP="00DF12B7">
                                  <w:r>
                                    <w:t xml:space="preserve">Style Color: </w:t>
                                  </w:r>
                                  <w:r w:rsidR="006170FA">
                                    <w:t>MCAM</w:t>
                                  </w:r>
                                </w:p>
                                <w:p w14:paraId="35768C11" w14:textId="1E5B0CC6" w:rsidR="00DF12B7" w:rsidRDefault="00DF12B7" w:rsidP="00DF12B7">
                                  <w:r>
                                    <w:t xml:space="preserve">RM Color: </w:t>
                                  </w:r>
                                  <w:r w:rsidR="006170FA">
                                    <w:t>MCAM</w:t>
                                  </w:r>
                                </w:p>
                                <w:p w14:paraId="01FAA9EF" w14:textId="17631B22" w:rsidR="006170FA" w:rsidRDefault="006170FA" w:rsidP="006170FA">
                                  <w:r>
                                    <w:t>Style Color: AOR1</w:t>
                                  </w:r>
                                </w:p>
                                <w:p w14:paraId="0855D5BF" w14:textId="74755B94" w:rsidR="006170FA" w:rsidRPr="003503AC" w:rsidRDefault="006170FA" w:rsidP="006170FA">
                                  <w:r>
                                    <w:t>RM Color: CBK</w:t>
                                  </w:r>
                                </w:p>
                                <w:p w14:paraId="2B3A4978" w14:textId="6D0BFAD0" w:rsidR="006170FA" w:rsidRDefault="006170FA" w:rsidP="006170FA">
                                  <w:r>
                                    <w:t>Style Color: AOR2</w:t>
                                  </w:r>
                                </w:p>
                                <w:p w14:paraId="762149A5" w14:textId="5BC7B23E" w:rsidR="006170FA" w:rsidRPr="003503AC" w:rsidRDefault="006170FA" w:rsidP="006170FA">
                                  <w:r>
                                    <w:t>RM Color: RG</w:t>
                                  </w:r>
                                </w:p>
                                <w:p w14:paraId="0E374A2B" w14:textId="10285AD2" w:rsidR="006170FA" w:rsidRDefault="006170FA" w:rsidP="006170FA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 BLACK</w:t>
                                  </w:r>
                                  <w:r w:rsidR="00C65863">
                                    <w:t xml:space="preserve"> / </w:t>
                                  </w:r>
                                  <w:r w:rsidR="00C65863" w:rsidRPr="00C658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7A250D50" w14:textId="0B754609" w:rsidR="006170FA" w:rsidRPr="003503AC" w:rsidRDefault="006170FA" w:rsidP="006170FA">
                                  <w:r>
                                    <w:t xml:space="preserve">RM Color: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DCDC7DD" w14:textId="01B3884D" w:rsidR="006170FA" w:rsidRDefault="006170FA" w:rsidP="006170FA">
                                  <w:r>
                                    <w:t>Style Color: TFP</w:t>
                                  </w:r>
                                </w:p>
                                <w:p w14:paraId="1A794680" w14:textId="3EA4EAD5" w:rsidR="006170FA" w:rsidRPr="003503AC" w:rsidRDefault="006170FA" w:rsidP="006170FA">
                                  <w:r>
                                    <w:t xml:space="preserve">RM Color: TFP </w:t>
                                  </w:r>
                                </w:p>
                                <w:p w14:paraId="266648B5" w14:textId="77777777" w:rsidR="006170FA" w:rsidRPr="003503AC" w:rsidRDefault="006170FA" w:rsidP="00DF12B7"/>
                                <w:p w14:paraId="1FE8404B" w14:textId="77777777" w:rsidR="00DF12B7" w:rsidRDefault="00DF12B7" w:rsidP="00DF12B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895D287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6" o:spid="_x0000_s1026" type="#_x0000_t202" style="position:absolute;margin-left:240.35pt;margin-top:5.45pt;width:209.4pt;height:199.2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" fillcolor="white [3201]" strokeweight=".5pt">
                      <v:textbox>
                        <w:txbxContent>
                          <w:p w14:paraId="7CF7CA30" w14:textId="44015B04" w:rsidR="00DF12B7" w:rsidRDefault="00DF12B7" w:rsidP="00DF12B7">
                            <w:r>
                              <w:t xml:space="preserve">Item: </w:t>
                            </w:r>
                            <w:r w:rsidR="006170FA">
                              <w:t xml:space="preserve">100MM &amp; </w:t>
                            </w:r>
                            <w:r>
                              <w:t xml:space="preserve">25mm </w:t>
                            </w:r>
                            <w:r w:rsidR="006170FA">
                              <w:t xml:space="preserve">Velcro </w:t>
                            </w:r>
                            <w:r>
                              <w:t xml:space="preserve">loop </w:t>
                            </w:r>
                          </w:p>
                          <w:p w14:paraId="491493CA" w14:textId="01A4A626" w:rsidR="00DF12B7" w:rsidRDefault="00DF12B7" w:rsidP="00DF12B7">
                            <w:r>
                              <w:t xml:space="preserve">Style Color: </w:t>
                            </w:r>
                            <w:r w:rsidR="006170FA">
                              <w:t>MCAM</w:t>
                            </w:r>
                          </w:p>
                          <w:p w14:paraId="35768C11" w14:textId="1E5B0CC6" w:rsidR="00DF12B7" w:rsidRDefault="00DF12B7" w:rsidP="00DF12B7">
                            <w:r>
                              <w:t xml:space="preserve">RM Color: </w:t>
                            </w:r>
                            <w:r w:rsidR="006170FA">
                              <w:t>MCAM</w:t>
                            </w:r>
                          </w:p>
                          <w:p w14:paraId="01FAA9EF" w14:textId="17631B22" w:rsidR="006170FA" w:rsidRDefault="006170FA" w:rsidP="006170FA">
                            <w:r>
                              <w:t>Style Color: AOR1</w:t>
                            </w:r>
                          </w:p>
                          <w:p w14:paraId="0855D5BF" w14:textId="74755B94" w:rsidR="006170FA" w:rsidRPr="003503AC" w:rsidRDefault="006170FA" w:rsidP="006170FA">
                            <w:r>
                              <w:t>RM Color: CBK</w:t>
                            </w:r>
                          </w:p>
                          <w:p w14:paraId="2B3A4978" w14:textId="6D0BFAD0" w:rsidR="006170FA" w:rsidRDefault="006170FA" w:rsidP="006170FA">
                            <w:r>
                              <w:t>Style Color: AOR2</w:t>
                            </w:r>
                          </w:p>
                          <w:p w14:paraId="762149A5" w14:textId="5BC7B23E" w:rsidR="006170FA" w:rsidRPr="003503AC" w:rsidRDefault="006170FA" w:rsidP="006170FA">
                            <w:r>
                              <w:t>RM Color: RG</w:t>
                            </w:r>
                          </w:p>
                          <w:p w14:paraId="0E374A2B" w14:textId="10285AD2" w:rsidR="006170FA" w:rsidRDefault="006170FA" w:rsidP="006170FA">
                            <w:r>
                              <w:t>Style Color: TIGER STRIPE</w:t>
                            </w:r>
                            <w:r w:rsidR="00A47189">
                              <w:t xml:space="preserve"> / BLACK</w:t>
                            </w:r>
                            <w:r w:rsidR="00C65863">
                              <w:t xml:space="preserve"> / </w:t>
                            </w:r>
                            <w:r w:rsidR="00C65863" w:rsidRPr="00C658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7A250D50" w14:textId="0B754609" w:rsidR="006170FA" w:rsidRPr="003503AC" w:rsidRDefault="006170FA" w:rsidP="006170FA">
                            <w:r>
                              <w:t xml:space="preserve">RM Color: </w:t>
                            </w:r>
                            <w:r w:rsidRPr="00C658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3DCDC7DD" w14:textId="01B3884D" w:rsidR="006170FA" w:rsidRDefault="006170FA" w:rsidP="006170FA">
                            <w:r>
                              <w:t>Style Color: TFP</w:t>
                            </w:r>
                          </w:p>
                          <w:p w14:paraId="1A794680" w14:textId="3EA4EAD5" w:rsidR="006170FA" w:rsidRPr="003503AC" w:rsidRDefault="006170FA" w:rsidP="006170FA">
                            <w:r>
                              <w:t xml:space="preserve">RM Color: TFP </w:t>
                            </w:r>
                          </w:p>
                          <w:p w14:paraId="266648B5" w14:textId="77777777" w:rsidR="006170FA" w:rsidRPr="003503AC" w:rsidRDefault="006170FA" w:rsidP="00DF12B7"/>
                          <w:p w14:paraId="1FE8404B" w14:textId="77777777" w:rsidR="00DF12B7" w:rsidRDefault="00DF12B7" w:rsidP="00DF12B7"/>
                        </w:txbxContent>
                      </v:textbox>
                    </v:shape>
                  </w:pict>
                </mc:Fallback>
              </mc:AlternateContent>
            </w:r>
          </w:p>
          <w:p w14:paraId="03F9F5D2" w14:textId="1D59E672" w:rsidR="00711892" w:rsidRPr="00711892" w:rsidRDefault="00711892" w:rsidP="00711892"/>
          <w:p w14:paraId="7C7DCF96" w14:textId="7ACCAC61" w:rsidR="00711892" w:rsidRDefault="00711892" w:rsidP="00711892"/>
          <w:p w14:paraId="4BB1E4E3" w14:textId="1610FD8D" w:rsidR="00711892" w:rsidRDefault="00C113DF" w:rsidP="0071189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 wp14:anchorId="0152FD9C" wp14:editId="1EE6783C">
                      <wp:simplePos x="0" y="0"/>
                      <wp:positionH relativeFrom="column">
                        <wp:posOffset>1833245</wp:posOffset>
                      </wp:positionH>
                      <wp:positionV relativeFrom="paragraph">
                        <wp:posOffset>185420</wp:posOffset>
                      </wp:positionV>
                      <wp:extent cx="1348740" cy="60960"/>
                      <wp:effectExtent l="38100" t="19050" r="22860" b="91440"/>
                      <wp:wrapNone/>
                      <wp:docPr id="7" name="Straight Arrow Connector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48740" cy="60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B74B63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7" o:spid="_x0000_s1026" type="#_x0000_t32" style="position:absolute;margin-left:144.35pt;margin-top:14.6pt;width:106.2pt;height:4.8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0080" behindDoc="0" locked="0" layoutInCell="1" allowOverlap="1" wp14:anchorId="0DAE8EE9" wp14:editId="0FFECE41">
                      <wp:simplePos x="0" y="0"/>
                      <wp:positionH relativeFrom="column">
                        <wp:posOffset>1307465</wp:posOffset>
                      </wp:positionH>
                      <wp:positionV relativeFrom="paragraph">
                        <wp:posOffset>170180</wp:posOffset>
                      </wp:positionV>
                      <wp:extent cx="1912620" cy="411480"/>
                      <wp:effectExtent l="38100" t="0" r="30480" b="83820"/>
                      <wp:wrapNone/>
                      <wp:docPr id="51" name="Straight Arrow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12620" cy="411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7AD8EE" id="Straight Arrow Connector 51" o:spid="_x0000_s1026" type="#_x0000_t32" style="position:absolute;margin-left:102.95pt;margin-top:13.4pt;width:150.6pt;height:32.4pt;flip:x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C729234" wp14:editId="38ECE509">
                      <wp:simplePos x="0" y="0"/>
                      <wp:positionH relativeFrom="column">
                        <wp:posOffset>1155065</wp:posOffset>
                      </wp:positionH>
                      <wp:positionV relativeFrom="paragraph">
                        <wp:posOffset>193040</wp:posOffset>
                      </wp:positionV>
                      <wp:extent cx="2065020" cy="1051560"/>
                      <wp:effectExtent l="38100" t="0" r="30480" b="53340"/>
                      <wp:wrapNone/>
                      <wp:docPr id="9" name="Straight Arrow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65020" cy="10515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6987DE" id="Straight Arrow Connector 9" o:spid="_x0000_s1026" type="#_x0000_t32" style="position:absolute;margin-left:90.95pt;margin-top:15.2pt;width:162.6pt;height:82.8pt;flip:x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74598DA" w14:textId="0B970915" w:rsidR="00711892" w:rsidRDefault="00711892" w:rsidP="00711892"/>
          <w:p w14:paraId="01323ED8" w14:textId="2AD638FB" w:rsidR="00711892" w:rsidRDefault="00711892" w:rsidP="00711892">
            <w:pPr>
              <w:tabs>
                <w:tab w:val="left" w:pos="5655"/>
              </w:tabs>
            </w:pPr>
            <w:r>
              <w:tab/>
            </w:r>
          </w:p>
          <w:p w14:paraId="7B866BC2" w14:textId="29C69DE0" w:rsidR="00E17A3E" w:rsidRPr="00E17A3E" w:rsidRDefault="00E17A3E" w:rsidP="00E17A3E"/>
          <w:p w14:paraId="46FD8E06" w14:textId="57401C65" w:rsidR="00E17A3E" w:rsidRPr="00E17A3E" w:rsidRDefault="00E17A3E" w:rsidP="00E17A3E"/>
          <w:p w14:paraId="5A994DEF" w14:textId="6DFFAE70" w:rsidR="00E17A3E" w:rsidRPr="00E17A3E" w:rsidRDefault="00A632FE" w:rsidP="00A632FE">
            <w:pPr>
              <w:tabs>
                <w:tab w:val="left" w:pos="5445"/>
              </w:tabs>
            </w:pPr>
            <w:r>
              <w:tab/>
            </w:r>
          </w:p>
          <w:p w14:paraId="7C4B9421" w14:textId="16B215F3" w:rsidR="00E17A3E" w:rsidRDefault="00E17A3E" w:rsidP="00E17A3E"/>
          <w:p w14:paraId="061E2BA9" w14:textId="5BA1C08D" w:rsidR="00E17A3E" w:rsidRDefault="00E17A3E" w:rsidP="00E17A3E"/>
          <w:p w14:paraId="56D723F1" w14:textId="7305D415" w:rsidR="00E17A3E" w:rsidRDefault="00E17A3E" w:rsidP="00E17A3E"/>
          <w:p w14:paraId="418A3FEA" w14:textId="5BA9E113" w:rsidR="00E17A3E" w:rsidRDefault="00E17A3E" w:rsidP="00E17A3E"/>
          <w:p w14:paraId="1D1569E4" w14:textId="2409F5D5" w:rsidR="00E17A3E" w:rsidRDefault="00E17A3E" w:rsidP="00E17A3E"/>
          <w:p w14:paraId="44C94414" w14:textId="2D28C4A5" w:rsidR="00A632FE" w:rsidRDefault="007C0955" w:rsidP="00E17A3E">
            <w:pPr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38496" behindDoc="0" locked="0" layoutInCell="1" allowOverlap="1" wp14:anchorId="62B6128B" wp14:editId="12B5C612">
                      <wp:simplePos x="0" y="0"/>
                      <wp:positionH relativeFrom="column">
                        <wp:posOffset>522605</wp:posOffset>
                      </wp:positionH>
                      <wp:positionV relativeFrom="paragraph">
                        <wp:posOffset>191770</wp:posOffset>
                      </wp:positionV>
                      <wp:extent cx="2659380" cy="1174750"/>
                      <wp:effectExtent l="0" t="0" r="26670" b="25400"/>
                      <wp:wrapNone/>
                      <wp:docPr id="116" name="Text Box 1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9380" cy="1174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5E8D082" w14:textId="68A847F3" w:rsidR="007C0955" w:rsidRDefault="007C0955" w:rsidP="00DF12B7">
                                  <w:r>
                                    <w:t>Item: SR BUCKLE 20MM (810-1061/810-1063)</w:t>
                                  </w:r>
                                </w:p>
                                <w:p w14:paraId="4F93C43F" w14:textId="5858178F" w:rsidR="007C0955" w:rsidRDefault="007C0955" w:rsidP="00DF12B7">
                                  <w:r>
                                    <w:t>Style Color: MCAM / AOR1 / AOR2 / TFP</w:t>
                                  </w:r>
                                </w:p>
                                <w:p w14:paraId="72DC877D" w14:textId="628FAB08" w:rsidR="007C0955" w:rsidRDefault="007C0955" w:rsidP="00DF12B7">
                                  <w:r>
                                    <w:t xml:space="preserve">RM Color: KHAKI </w:t>
                                  </w:r>
                                </w:p>
                                <w:p w14:paraId="1702C376" w14:textId="77777777" w:rsidR="007C0955" w:rsidRDefault="007C0955" w:rsidP="006170FA">
                                  <w:r>
                                    <w:t xml:space="preserve">Style Color: TIGER STRIPE / BLACK /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601131D9" w14:textId="77777777" w:rsidR="007C0955" w:rsidRPr="003503AC" w:rsidRDefault="007C0955" w:rsidP="006170FA">
                                  <w:r>
                                    <w:t xml:space="preserve">RM Color: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4508C60B" w14:textId="77777777" w:rsidR="007C0955" w:rsidRPr="003503AC" w:rsidRDefault="007C0955" w:rsidP="00DF12B7"/>
                                <w:p w14:paraId="7CA266A3" w14:textId="77777777" w:rsidR="007C0955" w:rsidRDefault="007C0955" w:rsidP="00DF12B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B6128B" id="Text Box 116" o:spid="_x0000_s1027" type="#_x0000_t202" style="position:absolute;margin-left:41.15pt;margin-top:15.1pt;width:209.4pt;height:92.5pt;z-index:25213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" fillcolor="white [3201]" strokeweight=".5pt">
                      <v:textbox>
                        <w:txbxContent>
                          <w:p w14:paraId="05E8D082" w14:textId="68A847F3" w:rsidR="007C0955" w:rsidRDefault="007C0955" w:rsidP="00DF12B7">
                            <w:r>
                              <w:t>Item: SR BUCKLE 20MM (810-1061/810-1063)</w:t>
                            </w:r>
                          </w:p>
                          <w:p w14:paraId="4F93C43F" w14:textId="5858178F" w:rsidR="007C0955" w:rsidRDefault="007C0955" w:rsidP="00DF12B7">
                            <w:r>
                              <w:t>Style Color: MCAM / AOR1 / AOR2 / TFP</w:t>
                            </w:r>
                          </w:p>
                          <w:p w14:paraId="72DC877D" w14:textId="628FAB08" w:rsidR="007C0955" w:rsidRDefault="007C0955" w:rsidP="00DF12B7">
                            <w:r>
                              <w:t xml:space="preserve">RM Color: KHAKI </w:t>
                            </w:r>
                          </w:p>
                          <w:p w14:paraId="1702C376" w14:textId="77777777" w:rsidR="007C0955" w:rsidRDefault="007C0955" w:rsidP="006170FA">
                            <w:r>
                              <w:t xml:space="preserve">Style Color: TIGER STRIPE / BLACK / </w:t>
                            </w:r>
                            <w:r w:rsidRPr="00C658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601131D9" w14:textId="77777777" w:rsidR="007C0955" w:rsidRPr="003503AC" w:rsidRDefault="007C0955" w:rsidP="006170FA">
                            <w:r>
                              <w:t xml:space="preserve">RM Color: </w:t>
                            </w:r>
                            <w:r w:rsidRPr="00C658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4508C60B" w14:textId="77777777" w:rsidR="007C0955" w:rsidRPr="003503AC" w:rsidRDefault="007C0955" w:rsidP="00DF12B7"/>
                          <w:p w14:paraId="7CA266A3" w14:textId="77777777" w:rsidR="007C0955" w:rsidRDefault="007C0955" w:rsidP="00DF12B7"/>
                        </w:txbxContent>
                      </v:textbox>
                    </v:shape>
                  </w:pict>
                </mc:Fallback>
              </mc:AlternateContent>
            </w:r>
          </w:p>
          <w:p w14:paraId="6ADD9F37" w14:textId="67276AD0" w:rsidR="00E17A3E" w:rsidRDefault="00E17A3E" w:rsidP="00E17A3E"/>
          <w:p w14:paraId="56D0081C" w14:textId="763FA738" w:rsidR="00E17A3E" w:rsidRDefault="00C65863" w:rsidP="00E17A3E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60320" behindDoc="0" locked="0" layoutInCell="1" allowOverlap="1" wp14:anchorId="505DD1E9" wp14:editId="4E095839">
                      <wp:simplePos x="0" y="0"/>
                      <wp:positionH relativeFrom="column">
                        <wp:posOffset>3479165</wp:posOffset>
                      </wp:positionH>
                      <wp:positionV relativeFrom="paragraph">
                        <wp:posOffset>130175</wp:posOffset>
                      </wp:positionV>
                      <wp:extent cx="1744980" cy="3474720"/>
                      <wp:effectExtent l="0" t="0" r="26670" b="11430"/>
                      <wp:wrapNone/>
                      <wp:docPr id="63" name="Text Box 6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44980" cy="34747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0480679" w14:textId="63BFA214" w:rsidR="006170FA" w:rsidRDefault="006170FA" w:rsidP="006170FA">
                                  <w:r>
                                    <w:t xml:space="preserve">Item: 500D CODURA </w:t>
                                  </w:r>
                                </w:p>
                                <w:p w14:paraId="362CFB31" w14:textId="77777777" w:rsidR="006170FA" w:rsidRDefault="006170FA" w:rsidP="006170FA">
                                  <w:r>
                                    <w:t>Style Color: MCAM</w:t>
                                  </w:r>
                                </w:p>
                                <w:p w14:paraId="76AD5938" w14:textId="77777777" w:rsidR="006170FA" w:rsidRDefault="006170FA" w:rsidP="006170FA">
                                  <w:r>
                                    <w:t>RM Color: MCAM</w:t>
                                  </w:r>
                                </w:p>
                                <w:p w14:paraId="7344B20D" w14:textId="77777777" w:rsidR="006170FA" w:rsidRDefault="006170FA" w:rsidP="006170FA">
                                  <w:r>
                                    <w:t>Style Color: AOR1</w:t>
                                  </w:r>
                                </w:p>
                                <w:p w14:paraId="2D6F8E8A" w14:textId="6A1C5594" w:rsidR="006170FA" w:rsidRPr="003503AC" w:rsidRDefault="006170FA" w:rsidP="006170FA">
                                  <w:r>
                                    <w:t>RM Color: AOR1</w:t>
                                  </w:r>
                                </w:p>
                                <w:p w14:paraId="2BBC1AAD" w14:textId="77777777" w:rsidR="006170FA" w:rsidRDefault="006170FA" w:rsidP="006170FA">
                                  <w:r>
                                    <w:t>Style Color: AOR2</w:t>
                                  </w:r>
                                </w:p>
                                <w:p w14:paraId="6A5830D1" w14:textId="2FBE0837" w:rsidR="006170FA" w:rsidRPr="003503AC" w:rsidRDefault="006170FA" w:rsidP="006170FA">
                                  <w:r>
                                    <w:t>RM Color: AOR2</w:t>
                                  </w:r>
                                </w:p>
                                <w:p w14:paraId="5455B730" w14:textId="77777777" w:rsidR="006170FA" w:rsidRDefault="006170FA" w:rsidP="006170FA">
                                  <w:r>
                                    <w:t>Style Color: TIGER STRIPE</w:t>
                                  </w:r>
                                </w:p>
                                <w:p w14:paraId="7761908A" w14:textId="5D8FB648" w:rsidR="006170FA" w:rsidRPr="003503AC" w:rsidRDefault="006170FA" w:rsidP="006170FA">
                                  <w:r>
                                    <w:t xml:space="preserve">RM Color: TIGER STRIPE </w:t>
                                  </w:r>
                                </w:p>
                                <w:p w14:paraId="74F2F1BF" w14:textId="77777777" w:rsidR="006170FA" w:rsidRDefault="006170FA" w:rsidP="006170FA">
                                  <w:r>
                                    <w:t>Style Color: TFP</w:t>
                                  </w:r>
                                </w:p>
                                <w:p w14:paraId="273110B8" w14:textId="0911DB02" w:rsidR="006170FA" w:rsidRDefault="006170FA" w:rsidP="006170FA">
                                  <w:r>
                                    <w:t>RM Color: TFP</w:t>
                                  </w:r>
                                </w:p>
                                <w:p w14:paraId="1036A76B" w14:textId="2A8D4D01" w:rsidR="00A47189" w:rsidRDefault="00A47189" w:rsidP="00A47189">
                                  <w:r>
                                    <w:t>Style Color: BLACK</w:t>
                                  </w:r>
                                </w:p>
                                <w:p w14:paraId="1BC16FD1" w14:textId="1396AE12" w:rsidR="00A47189" w:rsidRDefault="00A47189" w:rsidP="00A47189">
                                  <w:r>
                                    <w:t xml:space="preserve">RM Color: BLACK </w:t>
                                  </w:r>
                                </w:p>
                                <w:p w14:paraId="2CB31E6D" w14:textId="00B2EEAD" w:rsidR="00C65863" w:rsidRPr="00215C56" w:rsidRDefault="00C65863" w:rsidP="00C65863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215C5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6EA30121" w14:textId="4C2D016E" w:rsidR="00C65863" w:rsidRPr="003503AC" w:rsidRDefault="00C65863" w:rsidP="00C65863">
                                  <w:r w:rsidRPr="00215C56">
                                    <w:rPr>
                                      <w:highlight w:val="yellow"/>
                                    </w:rPr>
                                    <w:t>RM Color: KUMUL</w:t>
                                  </w:r>
                                </w:p>
                                <w:p w14:paraId="16A0AA54" w14:textId="77777777" w:rsidR="00C65863" w:rsidRPr="003503AC" w:rsidRDefault="00C65863" w:rsidP="00A47189"/>
                                <w:p w14:paraId="0D0B93ED" w14:textId="77777777" w:rsidR="00A47189" w:rsidRPr="003503AC" w:rsidRDefault="00A47189" w:rsidP="006170FA"/>
                                <w:p w14:paraId="205B1EB7" w14:textId="77777777" w:rsidR="006170FA" w:rsidRPr="003503AC" w:rsidRDefault="006170FA" w:rsidP="006170FA"/>
                                <w:p w14:paraId="62B60AFA" w14:textId="77777777" w:rsidR="006170FA" w:rsidRDefault="006170FA" w:rsidP="006170F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5DD1E9" id="Text Box 63" o:spid="_x0000_s1028" type="#_x0000_t202" style="position:absolute;margin-left:273.95pt;margin-top:10.25pt;width:137.4pt;height:273.6pt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" fillcolor="white [3201]" strokeweight=".5pt">
                      <v:textbox>
                        <w:txbxContent>
                          <w:p w14:paraId="10480679" w14:textId="63BFA214" w:rsidR="006170FA" w:rsidRDefault="006170FA" w:rsidP="006170FA">
                            <w:r>
                              <w:t xml:space="preserve">Item: 500D CODURA </w:t>
                            </w:r>
                          </w:p>
                          <w:p w14:paraId="362CFB31" w14:textId="77777777" w:rsidR="006170FA" w:rsidRDefault="006170FA" w:rsidP="006170FA">
                            <w:r>
                              <w:t>Style Color: MCAM</w:t>
                            </w:r>
                          </w:p>
                          <w:p w14:paraId="76AD5938" w14:textId="77777777" w:rsidR="006170FA" w:rsidRDefault="006170FA" w:rsidP="006170FA">
                            <w:r>
                              <w:t>RM Color: MCAM</w:t>
                            </w:r>
                          </w:p>
                          <w:p w14:paraId="7344B20D" w14:textId="77777777" w:rsidR="006170FA" w:rsidRDefault="006170FA" w:rsidP="006170FA">
                            <w:r>
                              <w:t>Style Color: AOR1</w:t>
                            </w:r>
                          </w:p>
                          <w:p w14:paraId="2D6F8E8A" w14:textId="6A1C5594" w:rsidR="006170FA" w:rsidRPr="003503AC" w:rsidRDefault="006170FA" w:rsidP="006170FA">
                            <w:r>
                              <w:t>RM Color: AOR1</w:t>
                            </w:r>
                          </w:p>
                          <w:p w14:paraId="2BBC1AAD" w14:textId="77777777" w:rsidR="006170FA" w:rsidRDefault="006170FA" w:rsidP="006170FA">
                            <w:r>
                              <w:t>Style Color: AOR2</w:t>
                            </w:r>
                          </w:p>
                          <w:p w14:paraId="6A5830D1" w14:textId="2FBE0837" w:rsidR="006170FA" w:rsidRPr="003503AC" w:rsidRDefault="006170FA" w:rsidP="006170FA">
                            <w:r>
                              <w:t>RM Color: AOR2</w:t>
                            </w:r>
                          </w:p>
                          <w:p w14:paraId="5455B730" w14:textId="77777777" w:rsidR="006170FA" w:rsidRDefault="006170FA" w:rsidP="006170FA">
                            <w:r>
                              <w:t>Style Color: TIGER STRIPE</w:t>
                            </w:r>
                          </w:p>
                          <w:p w14:paraId="7761908A" w14:textId="5D8FB648" w:rsidR="006170FA" w:rsidRPr="003503AC" w:rsidRDefault="006170FA" w:rsidP="006170FA">
                            <w:r>
                              <w:t xml:space="preserve">RM Color: TIGER STRIPE </w:t>
                            </w:r>
                          </w:p>
                          <w:p w14:paraId="74F2F1BF" w14:textId="77777777" w:rsidR="006170FA" w:rsidRDefault="006170FA" w:rsidP="006170FA">
                            <w:r>
                              <w:t>Style Color: TFP</w:t>
                            </w:r>
                          </w:p>
                          <w:p w14:paraId="273110B8" w14:textId="0911DB02" w:rsidR="006170FA" w:rsidRDefault="006170FA" w:rsidP="006170FA">
                            <w:r>
                              <w:t>RM Color: TFP</w:t>
                            </w:r>
                          </w:p>
                          <w:p w14:paraId="1036A76B" w14:textId="2A8D4D01" w:rsidR="00A47189" w:rsidRDefault="00A47189" w:rsidP="00A47189">
                            <w:r>
                              <w:t>Style Color: BLACK</w:t>
                            </w:r>
                          </w:p>
                          <w:p w14:paraId="1BC16FD1" w14:textId="1396AE12" w:rsidR="00A47189" w:rsidRDefault="00A47189" w:rsidP="00A47189">
                            <w:r>
                              <w:t xml:space="preserve">RM Color: BLACK </w:t>
                            </w:r>
                          </w:p>
                          <w:p w14:paraId="2CB31E6D" w14:textId="00B2EEAD" w:rsidR="00C65863" w:rsidRPr="00215C56" w:rsidRDefault="00C65863" w:rsidP="00C65863">
                            <w:pPr>
                              <w:rPr>
                                <w:highlight w:val="yellow"/>
                              </w:rPr>
                            </w:pPr>
                            <w:r w:rsidRPr="00215C5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6EA30121" w14:textId="4C2D016E" w:rsidR="00C65863" w:rsidRPr="003503AC" w:rsidRDefault="00C65863" w:rsidP="00C65863">
                            <w:r w:rsidRPr="00215C56">
                              <w:rPr>
                                <w:highlight w:val="yellow"/>
                              </w:rPr>
                              <w:t>RM Color: KUMUL</w:t>
                            </w:r>
                          </w:p>
                          <w:p w14:paraId="16A0AA54" w14:textId="77777777" w:rsidR="00C65863" w:rsidRPr="003503AC" w:rsidRDefault="00C65863" w:rsidP="00A47189"/>
                          <w:p w14:paraId="0D0B93ED" w14:textId="77777777" w:rsidR="00A47189" w:rsidRPr="003503AC" w:rsidRDefault="00A47189" w:rsidP="006170FA"/>
                          <w:p w14:paraId="205B1EB7" w14:textId="77777777" w:rsidR="006170FA" w:rsidRPr="003503AC" w:rsidRDefault="006170FA" w:rsidP="006170FA"/>
                          <w:p w14:paraId="62B60AFA" w14:textId="77777777" w:rsidR="006170FA" w:rsidRDefault="006170FA" w:rsidP="006170FA"/>
                        </w:txbxContent>
                      </v:textbox>
                    </v:shape>
                  </w:pict>
                </mc:Fallback>
              </mc:AlternateContent>
            </w:r>
          </w:p>
          <w:p w14:paraId="2FFFC05B" w14:textId="0DD144ED" w:rsidR="008C4F6D" w:rsidRPr="008C4F6D" w:rsidRDefault="008C4F6D" w:rsidP="008C4F6D"/>
          <w:p w14:paraId="22CCB4D7" w14:textId="2509AB72" w:rsidR="008C4F6D" w:rsidRPr="008C4F6D" w:rsidRDefault="008C4F6D" w:rsidP="008C4F6D"/>
          <w:p w14:paraId="68C81833" w14:textId="08EC10DE" w:rsidR="008C4F6D" w:rsidRPr="008C4F6D" w:rsidRDefault="007C0955" w:rsidP="008C4F6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792AD96A" wp14:editId="5D475D30">
                      <wp:simplePos x="0" y="0"/>
                      <wp:positionH relativeFrom="column">
                        <wp:posOffset>895985</wp:posOffset>
                      </wp:positionH>
                      <wp:positionV relativeFrom="paragraph">
                        <wp:posOffset>147320</wp:posOffset>
                      </wp:positionV>
                      <wp:extent cx="1276350" cy="958850"/>
                      <wp:effectExtent l="38100" t="0" r="19050" b="50800"/>
                      <wp:wrapNone/>
                      <wp:docPr id="119" name="Straight Arrow Connector 1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76350" cy="9588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7676B2" id="Straight Arrow Connector 119" o:spid="_x0000_s1026" type="#_x0000_t32" style="position:absolute;margin-left:70.55pt;margin-top:11.6pt;width:100.5pt;height:75.5pt;flip:x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75384D5" w14:textId="5CAAD8DA" w:rsidR="008C4F6D" w:rsidRPr="008C4F6D" w:rsidRDefault="008C4F6D" w:rsidP="008C4F6D"/>
          <w:p w14:paraId="65FC1B3C" w14:textId="1986C3BB" w:rsidR="008C4F6D" w:rsidRDefault="008C4F6D" w:rsidP="008C4F6D"/>
          <w:p w14:paraId="31D7706F" w14:textId="68DFD48E" w:rsidR="008C4F6D" w:rsidRDefault="007C0955" w:rsidP="008C4F6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39DE961C" wp14:editId="0E7E5D50">
                      <wp:simplePos x="0" y="0"/>
                      <wp:positionH relativeFrom="column">
                        <wp:posOffset>1522095</wp:posOffset>
                      </wp:positionH>
                      <wp:positionV relativeFrom="paragraph">
                        <wp:posOffset>231775</wp:posOffset>
                      </wp:positionV>
                      <wp:extent cx="1969770" cy="518160"/>
                      <wp:effectExtent l="38100" t="0" r="30480" b="72390"/>
                      <wp:wrapNone/>
                      <wp:docPr id="11" name="Straight Arrow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9770" cy="518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889CAC" id="Straight Arrow Connector 11" o:spid="_x0000_s1026" type="#_x0000_t32" style="position:absolute;margin-left:119.85pt;margin-top:18.25pt;width:155.1pt;height:40.8pt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4176" behindDoc="0" locked="0" layoutInCell="1" allowOverlap="1" wp14:anchorId="1538C27C" wp14:editId="3D6CB591">
                      <wp:simplePos x="0" y="0"/>
                      <wp:positionH relativeFrom="column">
                        <wp:posOffset>1308735</wp:posOffset>
                      </wp:positionH>
                      <wp:positionV relativeFrom="paragraph">
                        <wp:posOffset>224155</wp:posOffset>
                      </wp:positionV>
                      <wp:extent cx="2198370" cy="1165860"/>
                      <wp:effectExtent l="38100" t="0" r="30480" b="53340"/>
                      <wp:wrapNone/>
                      <wp:docPr id="54" name="Straight Arrow Connector 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98370" cy="11658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441E67D" id="Straight Arrow Connector 54" o:spid="_x0000_s1026" type="#_x0000_t32" style="position:absolute;margin-left:103.05pt;margin-top:17.65pt;width:173.1pt;height:91.8pt;flip:x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A54E86">
              <w:rPr>
                <w:noProof/>
                <w:highlight w:val="yellow"/>
              </w:rPr>
              <w:drawing>
                <wp:anchor distT="0" distB="0" distL="114300" distR="114300" simplePos="0" relativeHeight="251952128" behindDoc="1" locked="0" layoutInCell="1" allowOverlap="1" wp14:anchorId="50830CC6" wp14:editId="54CC51D8">
                  <wp:simplePos x="0" y="0"/>
                  <wp:positionH relativeFrom="column">
                    <wp:posOffset>280035</wp:posOffset>
                  </wp:positionH>
                  <wp:positionV relativeFrom="paragraph">
                    <wp:posOffset>155575</wp:posOffset>
                  </wp:positionV>
                  <wp:extent cx="2113280" cy="2354580"/>
                  <wp:effectExtent l="0" t="0" r="1270" b="7620"/>
                  <wp:wrapNone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452"/>
                          <a:stretch/>
                        </pic:blipFill>
                        <pic:spPr bwMode="auto">
                          <a:xfrm>
                            <a:off x="0" y="0"/>
                            <a:ext cx="2113280" cy="2354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56224" behindDoc="0" locked="0" layoutInCell="1" allowOverlap="1" wp14:anchorId="748EB5FC" wp14:editId="22208649">
                      <wp:simplePos x="0" y="0"/>
                      <wp:positionH relativeFrom="column">
                        <wp:posOffset>1796415</wp:posOffset>
                      </wp:positionH>
                      <wp:positionV relativeFrom="paragraph">
                        <wp:posOffset>239395</wp:posOffset>
                      </wp:positionV>
                      <wp:extent cx="1695450" cy="1554480"/>
                      <wp:effectExtent l="38100" t="0" r="19050" b="64770"/>
                      <wp:wrapNone/>
                      <wp:docPr id="59" name="Straight Arrow Connector 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5450" cy="1554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5106AD" id="Straight Arrow Connector 59" o:spid="_x0000_s1026" type="#_x0000_t32" style="position:absolute;margin-left:141.45pt;margin-top:18.85pt;width:133.5pt;height:122.4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A93A6BE" w14:textId="37A0F47E" w:rsidR="008C4F6D" w:rsidRPr="008C4F6D" w:rsidRDefault="008C4F6D" w:rsidP="008C4F6D">
            <w:pPr>
              <w:tabs>
                <w:tab w:val="left" w:pos="6285"/>
              </w:tabs>
            </w:pPr>
            <w:r>
              <w:tab/>
            </w:r>
          </w:p>
        </w:tc>
      </w:tr>
    </w:tbl>
    <w:p w14:paraId="2EB45C30" w14:textId="6EE18F31" w:rsidR="00C65863" w:rsidRDefault="00C65863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65863" w:rsidRPr="00DE4BCC" w14:paraId="7FFDF455" w14:textId="77777777" w:rsidTr="00B9147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3965AA" w14:textId="77777777" w:rsidR="00C65863" w:rsidRPr="00DE4BCC" w:rsidRDefault="00C65863" w:rsidP="00B91471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C65863" w:rsidRPr="00DE4BCC" w14:paraId="60205BB2" w14:textId="77777777" w:rsidTr="00B91471">
        <w:trPr>
          <w:trHeight w:val="12923"/>
        </w:trPr>
        <w:tc>
          <w:tcPr>
            <w:tcW w:w="5000" w:type="pct"/>
          </w:tcPr>
          <w:p w14:paraId="782924FF" w14:textId="6220707B" w:rsidR="00C65863" w:rsidRDefault="00C65863" w:rsidP="00C65863">
            <w:pPr>
              <w:tabs>
                <w:tab w:val="left" w:pos="5655"/>
              </w:tabs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70912" behindDoc="0" locked="0" layoutInCell="1" allowOverlap="1" wp14:anchorId="052DE9FB" wp14:editId="1CEF4937">
                      <wp:simplePos x="0" y="0"/>
                      <wp:positionH relativeFrom="column">
                        <wp:posOffset>3265805</wp:posOffset>
                      </wp:positionH>
                      <wp:positionV relativeFrom="paragraph">
                        <wp:posOffset>581660</wp:posOffset>
                      </wp:positionV>
                      <wp:extent cx="2316480" cy="3017520"/>
                      <wp:effectExtent l="0" t="0" r="26670" b="11430"/>
                      <wp:wrapNone/>
                      <wp:docPr id="84" name="Text Box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16480" cy="3017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834C56" w14:textId="77777777" w:rsidR="00C65863" w:rsidRDefault="00C65863" w:rsidP="00C65863">
                                  <w:r>
                                    <w:t xml:space="preserve">Item: WEBBING 25MM &amp; 20MM S/S </w:t>
                                  </w:r>
                                </w:p>
                                <w:p w14:paraId="7E145961" w14:textId="77777777" w:rsidR="00C65863" w:rsidRDefault="00C65863" w:rsidP="00C65863">
                                  <w:r>
                                    <w:t>Style Color: MCAM</w:t>
                                  </w:r>
                                </w:p>
                                <w:p w14:paraId="6DB5CBC8" w14:textId="77777777" w:rsidR="00C65863" w:rsidRDefault="00C65863" w:rsidP="00C65863">
                                  <w:r>
                                    <w:t>RM Color: MCAM S/S</w:t>
                                  </w:r>
                                </w:p>
                                <w:p w14:paraId="7257A712" w14:textId="77777777" w:rsidR="00C65863" w:rsidRDefault="00C65863" w:rsidP="00C65863">
                                  <w:r>
                                    <w:t>Style Color: AOR1</w:t>
                                  </w:r>
                                </w:p>
                                <w:p w14:paraId="27B161A4" w14:textId="77777777" w:rsidR="00C65863" w:rsidRPr="003503AC" w:rsidRDefault="00C65863" w:rsidP="00C65863">
                                  <w:r>
                                    <w:t>RM Color: AOR1 S/S</w:t>
                                  </w:r>
                                </w:p>
                                <w:p w14:paraId="5AFB8D0B" w14:textId="77777777" w:rsidR="00C65863" w:rsidRDefault="00C65863" w:rsidP="00C65863">
                                  <w:r>
                                    <w:t>Style Color: AOR2</w:t>
                                  </w:r>
                                </w:p>
                                <w:p w14:paraId="7F5ECF3C" w14:textId="77777777" w:rsidR="00C65863" w:rsidRPr="003503AC" w:rsidRDefault="00C65863" w:rsidP="00C65863">
                                  <w:r>
                                    <w:t>RM Color: AOR2 S/S</w:t>
                                  </w:r>
                                </w:p>
                                <w:p w14:paraId="734134BE" w14:textId="77777777" w:rsidR="00C65863" w:rsidRDefault="00C65863" w:rsidP="00C65863">
                                  <w:r>
                                    <w:t>Style Color: TIGER STRIPE /BLACK</w:t>
                                  </w:r>
                                </w:p>
                                <w:p w14:paraId="27915848" w14:textId="77777777" w:rsidR="00C65863" w:rsidRPr="003503AC" w:rsidRDefault="00C65863" w:rsidP="00C65863">
                                  <w:r>
                                    <w:t xml:space="preserve">RM Color: BLACK </w:t>
                                  </w:r>
                                </w:p>
                                <w:p w14:paraId="0DF4945B" w14:textId="77777777" w:rsidR="00C65863" w:rsidRDefault="00C65863" w:rsidP="00C65863">
                                  <w:r>
                                    <w:t>Style Color: TFP</w:t>
                                  </w:r>
                                </w:p>
                                <w:p w14:paraId="7AEC247F" w14:textId="74C0966B" w:rsidR="00C65863" w:rsidRDefault="00C65863" w:rsidP="00C65863">
                                  <w:r>
                                    <w:t>RM Color: TFP S/S</w:t>
                                  </w:r>
                                </w:p>
                                <w:p w14:paraId="066D2685" w14:textId="7FA668E7" w:rsidR="001506B0" w:rsidRPr="00215C56" w:rsidRDefault="001506B0" w:rsidP="001506B0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215C5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246B721E" w14:textId="0C9AE057" w:rsidR="001506B0" w:rsidRPr="003503AC" w:rsidRDefault="001506B0" w:rsidP="001506B0">
                                  <w:r w:rsidRPr="00215C56">
                                    <w:rPr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1B577D43" w14:textId="77777777" w:rsidR="001506B0" w:rsidRPr="003503AC" w:rsidRDefault="001506B0" w:rsidP="00C65863"/>
                                <w:p w14:paraId="50411A3E" w14:textId="77777777" w:rsidR="00C65863" w:rsidRPr="003503AC" w:rsidRDefault="00C65863" w:rsidP="00C65863"/>
                                <w:p w14:paraId="6C988AF9" w14:textId="77777777" w:rsidR="00C65863" w:rsidRDefault="00C65863" w:rsidP="00C6586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2DE9FB" id="Text Box 84" o:spid="_x0000_s1029" type="#_x0000_t202" style="position:absolute;margin-left:257.15pt;margin-top:45.8pt;width:182.4pt;height:237.6pt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" fillcolor="white [3201]" strokeweight=".5pt">
                      <v:textbox>
                        <w:txbxContent>
                          <w:p w14:paraId="2E834C56" w14:textId="77777777" w:rsidR="00C65863" w:rsidRDefault="00C65863" w:rsidP="00C65863">
                            <w:r>
                              <w:t xml:space="preserve">Item: WEBBING 25MM &amp; 20MM S/S </w:t>
                            </w:r>
                          </w:p>
                          <w:p w14:paraId="7E145961" w14:textId="77777777" w:rsidR="00C65863" w:rsidRDefault="00C65863" w:rsidP="00C65863">
                            <w:r>
                              <w:t>Style Color: MCAM</w:t>
                            </w:r>
                          </w:p>
                          <w:p w14:paraId="6DB5CBC8" w14:textId="77777777" w:rsidR="00C65863" w:rsidRDefault="00C65863" w:rsidP="00C65863">
                            <w:r>
                              <w:t>RM Color: MCAM S/S</w:t>
                            </w:r>
                          </w:p>
                          <w:p w14:paraId="7257A712" w14:textId="77777777" w:rsidR="00C65863" w:rsidRDefault="00C65863" w:rsidP="00C65863">
                            <w:r>
                              <w:t>Style Color: AOR1</w:t>
                            </w:r>
                          </w:p>
                          <w:p w14:paraId="27B161A4" w14:textId="77777777" w:rsidR="00C65863" w:rsidRPr="003503AC" w:rsidRDefault="00C65863" w:rsidP="00C65863">
                            <w:r>
                              <w:t>RM Color: AOR1 S/S</w:t>
                            </w:r>
                          </w:p>
                          <w:p w14:paraId="5AFB8D0B" w14:textId="77777777" w:rsidR="00C65863" w:rsidRDefault="00C65863" w:rsidP="00C65863">
                            <w:r>
                              <w:t>Style Color: AOR2</w:t>
                            </w:r>
                          </w:p>
                          <w:p w14:paraId="7F5ECF3C" w14:textId="77777777" w:rsidR="00C65863" w:rsidRPr="003503AC" w:rsidRDefault="00C65863" w:rsidP="00C65863">
                            <w:r>
                              <w:t>RM Color: AOR2 S/S</w:t>
                            </w:r>
                          </w:p>
                          <w:p w14:paraId="734134BE" w14:textId="77777777" w:rsidR="00C65863" w:rsidRDefault="00C65863" w:rsidP="00C65863">
                            <w:r>
                              <w:t>Style Color: TIGER STRIPE /BLACK</w:t>
                            </w:r>
                          </w:p>
                          <w:p w14:paraId="27915848" w14:textId="77777777" w:rsidR="00C65863" w:rsidRPr="003503AC" w:rsidRDefault="00C65863" w:rsidP="00C65863">
                            <w:r>
                              <w:t xml:space="preserve">RM Color: BLACK </w:t>
                            </w:r>
                          </w:p>
                          <w:p w14:paraId="0DF4945B" w14:textId="77777777" w:rsidR="00C65863" w:rsidRDefault="00C65863" w:rsidP="00C65863">
                            <w:r>
                              <w:t>Style Color: TFP</w:t>
                            </w:r>
                          </w:p>
                          <w:p w14:paraId="7AEC247F" w14:textId="74C0966B" w:rsidR="00C65863" w:rsidRDefault="00C65863" w:rsidP="00C65863">
                            <w:r>
                              <w:t>RM Color: TFP S/S</w:t>
                            </w:r>
                          </w:p>
                          <w:p w14:paraId="066D2685" w14:textId="7FA668E7" w:rsidR="001506B0" w:rsidRPr="00215C56" w:rsidRDefault="001506B0" w:rsidP="001506B0">
                            <w:pPr>
                              <w:rPr>
                                <w:highlight w:val="yellow"/>
                              </w:rPr>
                            </w:pPr>
                            <w:r w:rsidRPr="00215C5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246B721E" w14:textId="0C9AE057" w:rsidR="001506B0" w:rsidRPr="003503AC" w:rsidRDefault="001506B0" w:rsidP="001506B0">
                            <w:r w:rsidRPr="00215C56">
                              <w:rPr>
                                <w:highlight w:val="yellow"/>
                              </w:rPr>
                              <w:t>RM Color: KUMUL S/S</w:t>
                            </w:r>
                          </w:p>
                          <w:p w14:paraId="1B577D43" w14:textId="77777777" w:rsidR="001506B0" w:rsidRPr="003503AC" w:rsidRDefault="001506B0" w:rsidP="00C65863"/>
                          <w:p w14:paraId="50411A3E" w14:textId="77777777" w:rsidR="00C65863" w:rsidRPr="003503AC" w:rsidRDefault="00C65863" w:rsidP="00C65863"/>
                          <w:p w14:paraId="6C988AF9" w14:textId="77777777" w:rsidR="00C65863" w:rsidRDefault="00C65863" w:rsidP="00C65863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2960" behindDoc="0" locked="0" layoutInCell="1" allowOverlap="1" wp14:anchorId="436C2E66" wp14:editId="22D87AA8">
                      <wp:simplePos x="0" y="0"/>
                      <wp:positionH relativeFrom="column">
                        <wp:posOffset>1604645</wp:posOffset>
                      </wp:positionH>
                      <wp:positionV relativeFrom="paragraph">
                        <wp:posOffset>1236980</wp:posOffset>
                      </wp:positionV>
                      <wp:extent cx="1706880" cy="365760"/>
                      <wp:effectExtent l="19050" t="57150" r="26670" b="34290"/>
                      <wp:wrapNone/>
                      <wp:docPr id="85" name="Straight Arrow Connector 8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06880" cy="3657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23CC86" id="Straight Arrow Connector 85" o:spid="_x0000_s1026" type="#_x0000_t32" style="position:absolute;margin-left:126.35pt;margin-top:97.4pt;width:134.4pt;height:28.8pt;flip:x y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1936" behindDoc="0" locked="0" layoutInCell="1" allowOverlap="1" wp14:anchorId="433F6502" wp14:editId="65E630EE">
                      <wp:simplePos x="0" y="0"/>
                      <wp:positionH relativeFrom="column">
                        <wp:posOffset>1299845</wp:posOffset>
                      </wp:positionH>
                      <wp:positionV relativeFrom="paragraph">
                        <wp:posOffset>1617980</wp:posOffset>
                      </wp:positionV>
                      <wp:extent cx="1996440" cy="175260"/>
                      <wp:effectExtent l="38100" t="0" r="22860" b="91440"/>
                      <wp:wrapNone/>
                      <wp:docPr id="86" name="Straight Arrow Connector 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96440" cy="1752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E1D525" id="Straight Arrow Connector 86" o:spid="_x0000_s1026" type="#_x0000_t32" style="position:absolute;margin-left:102.35pt;margin-top:127.4pt;width:157.2pt;height:13.8pt;flip:x;z-index:252071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A54E86">
              <w:rPr>
                <w:noProof/>
                <w:highlight w:val="yellow"/>
              </w:rPr>
              <w:drawing>
                <wp:anchor distT="0" distB="0" distL="114300" distR="114300" simplePos="0" relativeHeight="252068864" behindDoc="1" locked="0" layoutInCell="1" allowOverlap="1" wp14:anchorId="56F05257" wp14:editId="4AF0199D">
                  <wp:simplePos x="0" y="0"/>
                  <wp:positionH relativeFrom="column">
                    <wp:posOffset>339725</wp:posOffset>
                  </wp:positionH>
                  <wp:positionV relativeFrom="paragraph">
                    <wp:posOffset>840740</wp:posOffset>
                  </wp:positionV>
                  <wp:extent cx="1920240" cy="2100833"/>
                  <wp:effectExtent l="0" t="0" r="3810" b="0"/>
                  <wp:wrapNone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442" r="3592" b="16452"/>
                          <a:stretch/>
                        </pic:blipFill>
                        <pic:spPr bwMode="auto">
                          <a:xfrm>
                            <a:off x="0" y="0"/>
                            <a:ext cx="1920240" cy="2100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ab/>
            </w:r>
          </w:p>
          <w:p w14:paraId="27BBCDBD" w14:textId="77777777" w:rsidR="007C0955" w:rsidRPr="007C0955" w:rsidRDefault="007C0955" w:rsidP="007C0955"/>
          <w:p w14:paraId="5D78FE90" w14:textId="77777777" w:rsidR="007C0955" w:rsidRPr="007C0955" w:rsidRDefault="007C0955" w:rsidP="007C0955"/>
          <w:p w14:paraId="506D5FCD" w14:textId="77777777" w:rsidR="007C0955" w:rsidRPr="007C0955" w:rsidRDefault="007C0955" w:rsidP="007C0955"/>
          <w:p w14:paraId="3625C08C" w14:textId="77777777" w:rsidR="007C0955" w:rsidRPr="007C0955" w:rsidRDefault="007C0955" w:rsidP="007C0955"/>
          <w:p w14:paraId="1E086BCE" w14:textId="77777777" w:rsidR="007C0955" w:rsidRPr="007C0955" w:rsidRDefault="007C0955" w:rsidP="007C0955"/>
          <w:p w14:paraId="1575763C" w14:textId="77777777" w:rsidR="007C0955" w:rsidRPr="007C0955" w:rsidRDefault="007C0955" w:rsidP="007C0955"/>
          <w:p w14:paraId="44A4CCF7" w14:textId="77777777" w:rsidR="007C0955" w:rsidRPr="007C0955" w:rsidRDefault="007C0955" w:rsidP="007C0955"/>
          <w:p w14:paraId="271F66F0" w14:textId="77777777" w:rsidR="007C0955" w:rsidRPr="007C0955" w:rsidRDefault="007C0955" w:rsidP="007C0955"/>
          <w:p w14:paraId="36FF182C" w14:textId="77777777" w:rsidR="007C0955" w:rsidRPr="007C0955" w:rsidRDefault="007C0955" w:rsidP="007C0955"/>
          <w:p w14:paraId="3BF0B8C3" w14:textId="77777777" w:rsidR="007C0955" w:rsidRPr="007C0955" w:rsidRDefault="007C0955" w:rsidP="007C0955"/>
          <w:p w14:paraId="44A10D2A" w14:textId="77777777" w:rsidR="007C0955" w:rsidRPr="007C0955" w:rsidRDefault="007C0955" w:rsidP="007C0955"/>
          <w:p w14:paraId="435304FB" w14:textId="77777777" w:rsidR="007C0955" w:rsidRDefault="007C0955" w:rsidP="007C0955"/>
          <w:p w14:paraId="40AB2E71" w14:textId="77777777" w:rsidR="007C0955" w:rsidRDefault="007C0955" w:rsidP="007C0955"/>
          <w:p w14:paraId="3F489F9F" w14:textId="3BB7C673" w:rsidR="007C0955" w:rsidRPr="007C0955" w:rsidRDefault="007C0955" w:rsidP="007C0955">
            <w:r w:rsidRPr="007C0955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7E5FFD6E" wp14:editId="5D97BA9F">
                      <wp:simplePos x="0" y="0"/>
                      <wp:positionH relativeFrom="column">
                        <wp:posOffset>356235</wp:posOffset>
                      </wp:positionH>
                      <wp:positionV relativeFrom="paragraph">
                        <wp:posOffset>275590</wp:posOffset>
                      </wp:positionV>
                      <wp:extent cx="2894330" cy="1174750"/>
                      <wp:effectExtent l="0" t="0" r="20320" b="25400"/>
                      <wp:wrapNone/>
                      <wp:docPr id="122" name="Text Box 1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94330" cy="11747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83CC64" w14:textId="0DB0DB54" w:rsidR="007C0955" w:rsidRDefault="007C0955" w:rsidP="007C0955">
                                  <w:r>
                                    <w:t>Item: LL BUCKLE (154-0200) / D RING (110-0100)</w:t>
                                  </w:r>
                                </w:p>
                                <w:p w14:paraId="1544D998" w14:textId="77777777" w:rsidR="007C0955" w:rsidRDefault="007C0955" w:rsidP="007C0955">
                                  <w:r>
                                    <w:t>Style Color: MCAM / AOR1 / AOR2 / TFP</w:t>
                                  </w:r>
                                </w:p>
                                <w:p w14:paraId="0D5C57B8" w14:textId="77777777" w:rsidR="007C0955" w:rsidRDefault="007C0955" w:rsidP="007C0955">
                                  <w:r>
                                    <w:t xml:space="preserve">RM Color: KHAKI </w:t>
                                  </w:r>
                                </w:p>
                                <w:p w14:paraId="2A9DDA81" w14:textId="77777777" w:rsidR="007C0955" w:rsidRDefault="007C0955" w:rsidP="007C0955">
                                  <w:r>
                                    <w:t xml:space="preserve">Style Color: TIGER STRIPE / BLACK /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04D4443C" w14:textId="77777777" w:rsidR="007C0955" w:rsidRPr="003503AC" w:rsidRDefault="007C0955" w:rsidP="007C0955">
                                  <w:r>
                                    <w:t xml:space="preserve">RM Color: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5E4A5C34" w14:textId="77777777" w:rsidR="007C0955" w:rsidRPr="003503AC" w:rsidRDefault="007C0955" w:rsidP="007C0955"/>
                                <w:p w14:paraId="65C02FBF" w14:textId="77777777" w:rsidR="007C0955" w:rsidRDefault="007C0955" w:rsidP="007C095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5FFD6E" id="Text Box 122" o:spid="_x0000_s1030" type="#_x0000_t202" style="position:absolute;margin-left:28.05pt;margin-top:21.7pt;width:227.9pt;height:92.5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" fillcolor="white [3201]" strokeweight=".5pt">
                      <v:textbox>
                        <w:txbxContent>
                          <w:p w14:paraId="0283CC64" w14:textId="0DB0DB54" w:rsidR="007C0955" w:rsidRDefault="007C0955" w:rsidP="007C0955">
                            <w:r>
                              <w:t>Item: LL BUCKLE (154-0200) / D RING (110-0100)</w:t>
                            </w:r>
                          </w:p>
                          <w:p w14:paraId="1544D998" w14:textId="77777777" w:rsidR="007C0955" w:rsidRDefault="007C0955" w:rsidP="007C0955">
                            <w:r>
                              <w:t>Style Color: MCAM / AOR1 / AOR2 / TFP</w:t>
                            </w:r>
                          </w:p>
                          <w:p w14:paraId="0D5C57B8" w14:textId="77777777" w:rsidR="007C0955" w:rsidRDefault="007C0955" w:rsidP="007C0955">
                            <w:r>
                              <w:t xml:space="preserve">RM Color: KHAKI </w:t>
                            </w:r>
                          </w:p>
                          <w:p w14:paraId="2A9DDA81" w14:textId="77777777" w:rsidR="007C0955" w:rsidRDefault="007C0955" w:rsidP="007C0955">
                            <w:r>
                              <w:t xml:space="preserve">Style Color: TIGER STRIPE / BLACK / </w:t>
                            </w:r>
                            <w:r w:rsidRPr="00C658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04D4443C" w14:textId="77777777" w:rsidR="007C0955" w:rsidRPr="003503AC" w:rsidRDefault="007C0955" w:rsidP="007C0955">
                            <w:r>
                              <w:t xml:space="preserve">RM Color: </w:t>
                            </w:r>
                            <w:r w:rsidRPr="00C658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5E4A5C34" w14:textId="77777777" w:rsidR="007C0955" w:rsidRPr="003503AC" w:rsidRDefault="007C0955" w:rsidP="007C0955"/>
                          <w:p w14:paraId="65C02FBF" w14:textId="77777777" w:rsidR="007C0955" w:rsidRDefault="007C0955" w:rsidP="007C0955"/>
                        </w:txbxContent>
                      </v:textbox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2DD97F48" wp14:editId="562F0476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1501140</wp:posOffset>
                      </wp:positionV>
                      <wp:extent cx="57150" cy="895350"/>
                      <wp:effectExtent l="19050" t="0" r="57150" b="57150"/>
                      <wp:wrapNone/>
                      <wp:docPr id="123" name="Straight Arrow Connector 1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7150" cy="8953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1DBB37" id="Straight Arrow Connector 123" o:spid="_x0000_s1026" type="#_x0000_t32" style="position:absolute;margin-left:91.55pt;margin-top:118.2pt;width:4.5pt;height:70.5pt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519D1C36" wp14:editId="085154B5">
                      <wp:simplePos x="0" y="0"/>
                      <wp:positionH relativeFrom="column">
                        <wp:posOffset>851535</wp:posOffset>
                      </wp:positionH>
                      <wp:positionV relativeFrom="paragraph">
                        <wp:posOffset>1475740</wp:posOffset>
                      </wp:positionV>
                      <wp:extent cx="323850" cy="2692400"/>
                      <wp:effectExtent l="38100" t="0" r="19050" b="50800"/>
                      <wp:wrapNone/>
                      <wp:docPr id="124" name="Straight Arrow Connector 1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23850" cy="26924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B15E54" id="Straight Arrow Connector 124" o:spid="_x0000_s1026" type="#_x0000_t32" style="position:absolute;margin-left:67.05pt;margin-top:116.2pt;width:25.5pt;height:212pt;flip:x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3696" behindDoc="0" locked="0" layoutInCell="1" allowOverlap="1" wp14:anchorId="573A6E13" wp14:editId="5E8DFFF3">
                      <wp:simplePos x="0" y="0"/>
                      <wp:positionH relativeFrom="column">
                        <wp:posOffset>1194435</wp:posOffset>
                      </wp:positionH>
                      <wp:positionV relativeFrom="paragraph">
                        <wp:posOffset>2847975</wp:posOffset>
                      </wp:positionV>
                      <wp:extent cx="1859280" cy="1363980"/>
                      <wp:effectExtent l="38100" t="0" r="26670" b="6477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59280" cy="13639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C7A6CB7" id="Straight Arrow Connector 18" o:spid="_x0000_s1026" type="#_x0000_t32" style="position:absolute;margin-left:94.05pt;margin-top:224.25pt;width:146.4pt;height:107.4pt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4720" behindDoc="0" locked="0" layoutInCell="1" allowOverlap="1" wp14:anchorId="29A95C08" wp14:editId="3FFCC13C">
                      <wp:simplePos x="0" y="0"/>
                      <wp:positionH relativeFrom="column">
                        <wp:posOffset>1133475</wp:posOffset>
                      </wp:positionH>
                      <wp:positionV relativeFrom="paragraph">
                        <wp:posOffset>2847975</wp:posOffset>
                      </wp:positionV>
                      <wp:extent cx="1897380" cy="541020"/>
                      <wp:effectExtent l="38100" t="0" r="26670" b="68580"/>
                      <wp:wrapNone/>
                      <wp:docPr id="13" name="Straight Arrow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97380" cy="5410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DE4F1E5" id="Straight Arrow Connector 13" o:spid="_x0000_s1026" type="#_x0000_t32" style="position:absolute;margin-left:89.25pt;margin-top:224.25pt;width:149.4pt;height:42.6pt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9840" behindDoc="0" locked="0" layoutInCell="1" allowOverlap="1" wp14:anchorId="5DA3FE80" wp14:editId="49B8575F">
                      <wp:simplePos x="0" y="0"/>
                      <wp:positionH relativeFrom="column">
                        <wp:posOffset>1331595</wp:posOffset>
                      </wp:positionH>
                      <wp:positionV relativeFrom="paragraph">
                        <wp:posOffset>2847975</wp:posOffset>
                      </wp:positionV>
                      <wp:extent cx="1722120" cy="171450"/>
                      <wp:effectExtent l="38100" t="0" r="11430" b="95250"/>
                      <wp:wrapNone/>
                      <wp:docPr id="23" name="Straight Arrow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2120" cy="1714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95D968" id="Straight Arrow Connector 23" o:spid="_x0000_s1026" type="#_x0000_t32" style="position:absolute;margin-left:104.85pt;margin-top:224.25pt;width:135.6pt;height:13.5pt;flip:x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31AE1B13" wp14:editId="7348C4F1">
                      <wp:simplePos x="0" y="0"/>
                      <wp:positionH relativeFrom="column">
                        <wp:posOffset>1758315</wp:posOffset>
                      </wp:positionH>
                      <wp:positionV relativeFrom="paragraph">
                        <wp:posOffset>2870835</wp:posOffset>
                      </wp:positionV>
                      <wp:extent cx="1219200" cy="1272540"/>
                      <wp:effectExtent l="38100" t="0" r="19050" b="6096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19200" cy="12725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117C3B" id="Straight Arrow Connector 28" o:spid="_x0000_s1026" type="#_x0000_t32" style="position:absolute;margin-left:138.45pt;margin-top:226.05pt;width:96pt;height:100.2pt;flip:x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2672" behindDoc="0" locked="0" layoutInCell="1" allowOverlap="1" wp14:anchorId="3D3B9756" wp14:editId="552E7B9B">
                      <wp:simplePos x="0" y="0"/>
                      <wp:positionH relativeFrom="column">
                        <wp:posOffset>1522095</wp:posOffset>
                      </wp:positionH>
                      <wp:positionV relativeFrom="paragraph">
                        <wp:posOffset>2741295</wp:posOffset>
                      </wp:positionV>
                      <wp:extent cx="1554480" cy="114300"/>
                      <wp:effectExtent l="0" t="57150" r="26670" b="19050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4480" cy="114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5EEFE6" id="Straight Arrow Connector 8" o:spid="_x0000_s1026" type="#_x0000_t32" style="position:absolute;margin-left:119.85pt;margin-top:215.85pt;width:122.4pt;height:9pt;flip:x y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68512" behindDoc="1" locked="0" layoutInCell="1" allowOverlap="1" wp14:anchorId="799C471C" wp14:editId="28E430BD">
                  <wp:simplePos x="0" y="0"/>
                  <wp:positionH relativeFrom="column">
                    <wp:posOffset>363855</wp:posOffset>
                  </wp:positionH>
                  <wp:positionV relativeFrom="paragraph">
                    <wp:posOffset>2009775</wp:posOffset>
                  </wp:positionV>
                  <wp:extent cx="2225040" cy="2482215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1" t="13897" r="9706" b="14247"/>
                          <a:stretch/>
                        </pic:blipFill>
                        <pic:spPr bwMode="auto">
                          <a:xfrm>
                            <a:off x="0" y="0"/>
                            <a:ext cx="2225040" cy="24822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70560" behindDoc="0" locked="0" layoutInCell="1" allowOverlap="1" wp14:anchorId="33CC1E9D" wp14:editId="23980728">
                      <wp:simplePos x="0" y="0"/>
                      <wp:positionH relativeFrom="column">
                        <wp:posOffset>2977515</wp:posOffset>
                      </wp:positionH>
                      <wp:positionV relativeFrom="paragraph">
                        <wp:posOffset>2012950</wp:posOffset>
                      </wp:positionV>
                      <wp:extent cx="2621280" cy="2827020"/>
                      <wp:effectExtent l="0" t="0" r="26670" b="1143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21280" cy="28270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63BC0C2" w14:textId="7F3252E9" w:rsidR="00C77B1E" w:rsidRDefault="00C77B1E" w:rsidP="00C77B1E">
                                  <w:r>
                                    <w:t>Item: 500D CODURA / WEBBING 25MM / NYLON TAPE 25MM / VELCRO LOOP &amp; HOOK 25MM</w:t>
                                  </w:r>
                                </w:p>
                                <w:p w14:paraId="5D5E9683" w14:textId="77777777" w:rsidR="00C77B1E" w:rsidRDefault="00C77B1E" w:rsidP="00C77B1E">
                                  <w:r>
                                    <w:t>Style Color: MCAM</w:t>
                                  </w:r>
                                </w:p>
                                <w:p w14:paraId="10C0F6BC" w14:textId="33794D07" w:rsidR="00C77B1E" w:rsidRDefault="00C77B1E" w:rsidP="00C77B1E">
                                  <w:r>
                                    <w:t>RM Color: CBK</w:t>
                                  </w:r>
                                </w:p>
                                <w:p w14:paraId="55C6474A" w14:textId="77777777" w:rsidR="00C77B1E" w:rsidRDefault="00C77B1E" w:rsidP="00C77B1E">
                                  <w:r>
                                    <w:t>Style Color: AOR1</w:t>
                                  </w:r>
                                </w:p>
                                <w:p w14:paraId="32A9B62E" w14:textId="00260716" w:rsidR="00C77B1E" w:rsidRPr="003503AC" w:rsidRDefault="00C77B1E" w:rsidP="00C77B1E">
                                  <w:r>
                                    <w:t>RM Color: CBK</w:t>
                                  </w:r>
                                </w:p>
                                <w:p w14:paraId="33BEC373" w14:textId="77777777" w:rsidR="00C77B1E" w:rsidRDefault="00C77B1E" w:rsidP="00C77B1E">
                                  <w:r>
                                    <w:t>Style Color: AOR2</w:t>
                                  </w:r>
                                </w:p>
                                <w:p w14:paraId="385CEA38" w14:textId="5907496F" w:rsidR="00C77B1E" w:rsidRPr="003503AC" w:rsidRDefault="00C77B1E" w:rsidP="00C77B1E">
                                  <w:r>
                                    <w:t>RM Color: RG</w:t>
                                  </w:r>
                                </w:p>
                                <w:p w14:paraId="5F923F35" w14:textId="09945C32" w:rsidR="00C77B1E" w:rsidRDefault="00C77B1E" w:rsidP="00C77B1E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 BLACK</w:t>
                                  </w:r>
                                  <w:r w:rsidR="00697135">
                                    <w:t xml:space="preserve"> / </w:t>
                                  </w:r>
                                  <w:r w:rsidR="00697135" w:rsidRPr="00697135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  <w:r w:rsidR="00697135">
                                    <w:t xml:space="preserve"> </w:t>
                                  </w:r>
                                </w:p>
                                <w:p w14:paraId="088FBE6E" w14:textId="77777777" w:rsidR="00C77B1E" w:rsidRPr="003503AC" w:rsidRDefault="00C77B1E" w:rsidP="00C77B1E">
                                  <w:r>
                                    <w:t xml:space="preserve">RM Color: </w:t>
                                  </w:r>
                                  <w:r w:rsidRPr="00697135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0D894433" w14:textId="77777777" w:rsidR="00C77B1E" w:rsidRDefault="00C77B1E" w:rsidP="00C77B1E">
                                  <w:r>
                                    <w:t>Style Color: TFP</w:t>
                                  </w:r>
                                </w:p>
                                <w:p w14:paraId="660A21E1" w14:textId="7C4D2DD7" w:rsidR="00C77B1E" w:rsidRPr="003503AC" w:rsidRDefault="00C77B1E" w:rsidP="00C77B1E">
                                  <w:r>
                                    <w:t>RM Color: CBK</w:t>
                                  </w:r>
                                </w:p>
                                <w:p w14:paraId="2DC2AE46" w14:textId="77777777" w:rsidR="00C77B1E" w:rsidRPr="003503AC" w:rsidRDefault="00C77B1E" w:rsidP="00C77B1E"/>
                                <w:p w14:paraId="20A47EBC" w14:textId="77777777" w:rsidR="00C77B1E" w:rsidRDefault="00C77B1E" w:rsidP="00C77B1E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3CC1E9D" id="Text Box 10" o:spid="_x0000_s1031" type="#_x0000_t202" style="position:absolute;margin-left:234.45pt;margin-top:158.5pt;width:206.4pt;height:222.6pt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" fillcolor="white [3201]" strokeweight=".5pt">
                      <v:textbox>
                        <w:txbxContent>
                          <w:p w14:paraId="263BC0C2" w14:textId="7F3252E9" w:rsidR="00C77B1E" w:rsidRDefault="00C77B1E" w:rsidP="00C77B1E">
                            <w:r>
                              <w:t>Item: 500D CODURA / WEBBING 25MM / NYLON TAPE 25MM / VELCRO LOOP &amp; HOOK 25MM</w:t>
                            </w:r>
                          </w:p>
                          <w:p w14:paraId="5D5E9683" w14:textId="77777777" w:rsidR="00C77B1E" w:rsidRDefault="00C77B1E" w:rsidP="00C77B1E">
                            <w:r>
                              <w:t>Style Color: MCAM</w:t>
                            </w:r>
                          </w:p>
                          <w:p w14:paraId="10C0F6BC" w14:textId="33794D07" w:rsidR="00C77B1E" w:rsidRDefault="00C77B1E" w:rsidP="00C77B1E">
                            <w:r>
                              <w:t>RM Color: CBK</w:t>
                            </w:r>
                          </w:p>
                          <w:p w14:paraId="55C6474A" w14:textId="77777777" w:rsidR="00C77B1E" w:rsidRDefault="00C77B1E" w:rsidP="00C77B1E">
                            <w:r>
                              <w:t>Style Color: AOR1</w:t>
                            </w:r>
                          </w:p>
                          <w:p w14:paraId="32A9B62E" w14:textId="00260716" w:rsidR="00C77B1E" w:rsidRPr="003503AC" w:rsidRDefault="00C77B1E" w:rsidP="00C77B1E">
                            <w:r>
                              <w:t>RM Color: CBK</w:t>
                            </w:r>
                          </w:p>
                          <w:p w14:paraId="33BEC373" w14:textId="77777777" w:rsidR="00C77B1E" w:rsidRDefault="00C77B1E" w:rsidP="00C77B1E">
                            <w:r>
                              <w:t>Style Color: AOR2</w:t>
                            </w:r>
                          </w:p>
                          <w:p w14:paraId="385CEA38" w14:textId="5907496F" w:rsidR="00C77B1E" w:rsidRPr="003503AC" w:rsidRDefault="00C77B1E" w:rsidP="00C77B1E">
                            <w:r>
                              <w:t>RM Color: RG</w:t>
                            </w:r>
                          </w:p>
                          <w:p w14:paraId="5F923F35" w14:textId="09945C32" w:rsidR="00C77B1E" w:rsidRDefault="00C77B1E" w:rsidP="00C77B1E">
                            <w:r>
                              <w:t>Style Color: TIGER STRIPE</w:t>
                            </w:r>
                            <w:r w:rsidR="00A47189">
                              <w:t xml:space="preserve"> / BLACK</w:t>
                            </w:r>
                            <w:r w:rsidR="00697135">
                              <w:t xml:space="preserve"> / </w:t>
                            </w:r>
                            <w:r w:rsidR="00697135" w:rsidRPr="00697135">
                              <w:rPr>
                                <w:highlight w:val="yellow"/>
                              </w:rPr>
                              <w:t>KUMUL</w:t>
                            </w:r>
                            <w:r w:rsidR="00697135">
                              <w:t xml:space="preserve"> </w:t>
                            </w:r>
                          </w:p>
                          <w:p w14:paraId="088FBE6E" w14:textId="77777777" w:rsidR="00C77B1E" w:rsidRPr="003503AC" w:rsidRDefault="00C77B1E" w:rsidP="00C77B1E">
                            <w:r>
                              <w:t xml:space="preserve">RM Color: </w:t>
                            </w:r>
                            <w:r w:rsidRPr="00697135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0D894433" w14:textId="77777777" w:rsidR="00C77B1E" w:rsidRDefault="00C77B1E" w:rsidP="00C77B1E">
                            <w:r>
                              <w:t>Style Color: TFP</w:t>
                            </w:r>
                          </w:p>
                          <w:p w14:paraId="660A21E1" w14:textId="7C4D2DD7" w:rsidR="00C77B1E" w:rsidRPr="003503AC" w:rsidRDefault="00C77B1E" w:rsidP="00C77B1E">
                            <w:r>
                              <w:t>RM Color: CBK</w:t>
                            </w:r>
                          </w:p>
                          <w:p w14:paraId="2DC2AE46" w14:textId="77777777" w:rsidR="00C77B1E" w:rsidRPr="003503AC" w:rsidRDefault="00C77B1E" w:rsidP="00C77B1E"/>
                          <w:p w14:paraId="20A47EBC" w14:textId="77777777" w:rsidR="00C77B1E" w:rsidRDefault="00C77B1E" w:rsidP="00C77B1E"/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7C694DFB" w14:textId="7D4D4287" w:rsidR="006170FA" w:rsidRDefault="00697135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821D0F6" wp14:editId="64AEDC4C">
                <wp:simplePos x="0" y="0"/>
                <wp:positionH relativeFrom="column">
                  <wp:posOffset>1066800</wp:posOffset>
                </wp:positionH>
                <wp:positionV relativeFrom="paragraph">
                  <wp:posOffset>6210300</wp:posOffset>
                </wp:positionV>
                <wp:extent cx="2278380" cy="91440"/>
                <wp:effectExtent l="38100" t="0" r="26670" b="9906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78380" cy="9144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accent6">
                              <a:lumMod val="7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3FD95B" id="Straight Arrow Connector 22" o:spid="_x0000_s1026" type="#_x0000_t32" style="position:absolute;margin-left:84pt;margin-top:489pt;width:179.4pt;height:7.2pt;flip:x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" strokecolor="#d7230d [2409]" strokeweight=".5pt">
                <v:stroke endarrow="block" joinstyle="miter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0704" behindDoc="0" locked="0" layoutInCell="1" allowOverlap="1" wp14:anchorId="6AF7E93B" wp14:editId="065E4896">
            <wp:simplePos x="0" y="0"/>
            <wp:positionH relativeFrom="column">
              <wp:posOffset>126365</wp:posOffset>
            </wp:positionH>
            <wp:positionV relativeFrom="paragraph">
              <wp:posOffset>5672455</wp:posOffset>
            </wp:positionV>
            <wp:extent cx="2244090" cy="1682750"/>
            <wp:effectExtent l="0" t="508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4409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170FA" w:rsidRPr="00DE4BCC" w14:paraId="4E5158B2" w14:textId="77777777" w:rsidTr="004063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A7D91DB" w14:textId="77777777" w:rsidR="006170FA" w:rsidRPr="00DE4BCC" w:rsidRDefault="006170FA" w:rsidP="0040630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6170FA" w:rsidRPr="00DE4BCC" w14:paraId="44C92B0C" w14:textId="77777777" w:rsidTr="0040630D">
        <w:trPr>
          <w:trHeight w:val="11573"/>
        </w:trPr>
        <w:tc>
          <w:tcPr>
            <w:tcW w:w="5000" w:type="pct"/>
          </w:tcPr>
          <w:p w14:paraId="0D29EA87" w14:textId="0E8CDC97" w:rsidR="006170FA" w:rsidRDefault="00697135" w:rsidP="0040630D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3936" behindDoc="0" locked="0" layoutInCell="1" allowOverlap="1" wp14:anchorId="52DBBE44" wp14:editId="6651B02F">
                      <wp:simplePos x="0" y="0"/>
                      <wp:positionH relativeFrom="column">
                        <wp:posOffset>2808605</wp:posOffset>
                      </wp:positionH>
                      <wp:positionV relativeFrom="paragraph">
                        <wp:posOffset>71120</wp:posOffset>
                      </wp:positionV>
                      <wp:extent cx="2651760" cy="693420"/>
                      <wp:effectExtent l="0" t="0" r="15240" b="11430"/>
                      <wp:wrapNone/>
                      <wp:docPr id="26" name="Text Box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5176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7D37E2F" w14:textId="6EF85AAF" w:rsidR="006170FA" w:rsidRDefault="006170FA" w:rsidP="006170FA">
                                  <w:r>
                                    <w:t>Item: 500D CODURA</w:t>
                                  </w:r>
                                  <w:r w:rsidR="00C77B1E">
                                    <w:t xml:space="preserve"> INSIDE EVA FOAM 3MM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79CAF56" w14:textId="1F012D83" w:rsidR="006170FA" w:rsidRDefault="006170FA" w:rsidP="006170FA">
                                  <w:r>
                                    <w:t xml:space="preserve">Style Color: </w:t>
                                  </w:r>
                                  <w:r w:rsidR="00C77B1E">
                                    <w:t>ALL COLOR</w:t>
                                  </w:r>
                                </w:p>
                                <w:p w14:paraId="10FF540E" w14:textId="1BD1C897" w:rsidR="006170FA" w:rsidRPr="003503AC" w:rsidRDefault="006170FA" w:rsidP="006170FA">
                                  <w:r>
                                    <w:t>RM Color:</w:t>
                                  </w:r>
                                  <w:r w:rsidR="00C77B1E">
                                    <w:t xml:space="preserve"> BLACK</w:t>
                                  </w:r>
                                </w:p>
                                <w:p w14:paraId="2E486073" w14:textId="77777777" w:rsidR="006170FA" w:rsidRDefault="006170FA" w:rsidP="006170F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DBBE44" id="Text Box 26" o:spid="_x0000_s1032" type="#_x0000_t202" style="position:absolute;margin-left:221.15pt;margin-top:5.6pt;width:208.8pt;height:54.6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" fillcolor="white [3201]" strokeweight=".5pt">
                      <v:textbox>
                        <w:txbxContent>
                          <w:p w14:paraId="67D37E2F" w14:textId="6EF85AAF" w:rsidR="006170FA" w:rsidRDefault="006170FA" w:rsidP="006170FA">
                            <w:r>
                              <w:t>Item: 500D CODURA</w:t>
                            </w:r>
                            <w:r w:rsidR="00C77B1E">
                              <w:t xml:space="preserve"> INSIDE EVA FOAM 3MM</w:t>
                            </w:r>
                            <w:r>
                              <w:t xml:space="preserve"> </w:t>
                            </w:r>
                          </w:p>
                          <w:p w14:paraId="379CAF56" w14:textId="1F012D83" w:rsidR="006170FA" w:rsidRDefault="006170FA" w:rsidP="006170FA">
                            <w:r>
                              <w:t xml:space="preserve">Style Color: </w:t>
                            </w:r>
                            <w:r w:rsidR="00C77B1E">
                              <w:t>ALL COLOR</w:t>
                            </w:r>
                          </w:p>
                          <w:p w14:paraId="10FF540E" w14:textId="1BD1C897" w:rsidR="006170FA" w:rsidRPr="003503AC" w:rsidRDefault="006170FA" w:rsidP="006170FA">
                            <w:r>
                              <w:t>RM Color:</w:t>
                            </w:r>
                            <w:r w:rsidR="00C77B1E">
                              <w:t xml:space="preserve"> BLACK</w:t>
                            </w:r>
                          </w:p>
                          <w:p w14:paraId="2E486073" w14:textId="77777777" w:rsidR="006170FA" w:rsidRDefault="006170FA" w:rsidP="006170FA"/>
                        </w:txbxContent>
                      </v:textbox>
                    </v:shape>
                  </w:pict>
                </mc:Fallback>
              </mc:AlternateContent>
            </w:r>
          </w:p>
          <w:p w14:paraId="1C16E668" w14:textId="0EF5C307" w:rsidR="006170FA" w:rsidRPr="00711892" w:rsidRDefault="00697135" w:rsidP="0040630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37792" behindDoc="0" locked="0" layoutInCell="1" allowOverlap="1" wp14:anchorId="7D92C327" wp14:editId="66E0F8CD">
                      <wp:simplePos x="0" y="0"/>
                      <wp:positionH relativeFrom="column">
                        <wp:posOffset>1231265</wp:posOffset>
                      </wp:positionH>
                      <wp:positionV relativeFrom="paragraph">
                        <wp:posOffset>201930</wp:posOffset>
                      </wp:positionV>
                      <wp:extent cx="1615440" cy="1242060"/>
                      <wp:effectExtent l="38100" t="0" r="22860" b="53340"/>
                      <wp:wrapNone/>
                      <wp:docPr id="39" name="Straight Arrow Connector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15440" cy="12420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17F2A1" id="Straight Arrow Connector 39" o:spid="_x0000_s1026" type="#_x0000_t32" style="position:absolute;margin-left:96.95pt;margin-top:15.9pt;width:127.2pt;height:97.8pt;flip:x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935744" behindDoc="0" locked="0" layoutInCell="1" allowOverlap="1" wp14:anchorId="6AEFA8F9" wp14:editId="5FB5C8BB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991235</wp:posOffset>
                  </wp:positionV>
                  <wp:extent cx="2324100" cy="2451735"/>
                  <wp:effectExtent l="0" t="0" r="0" b="5715"/>
                  <wp:wrapNone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8" t="14779" r="7646" b="14247"/>
                          <a:stretch/>
                        </pic:blipFill>
                        <pic:spPr bwMode="auto">
                          <a:xfrm>
                            <a:off x="0" y="0"/>
                            <a:ext cx="2324100" cy="24517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44960" behindDoc="0" locked="0" layoutInCell="1" allowOverlap="1" wp14:anchorId="38FA0B48" wp14:editId="5BE29C3A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1235075</wp:posOffset>
                      </wp:positionV>
                      <wp:extent cx="1516380" cy="106680"/>
                      <wp:effectExtent l="38100" t="0" r="26670" b="83820"/>
                      <wp:wrapNone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16380" cy="106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AA2113" id="Straight Arrow Connector 35" o:spid="_x0000_s1026" type="#_x0000_t32" style="position:absolute;margin-left:132.35pt;margin-top:97.25pt;width:119.4pt;height:8.4pt;flip:x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591E173" w14:textId="507B9908" w:rsidR="006170FA" w:rsidRDefault="006170FA" w:rsidP="0040630D"/>
          <w:p w14:paraId="3882BF10" w14:textId="7DA6FC36" w:rsidR="006170FA" w:rsidRDefault="006170FA" w:rsidP="0040630D"/>
          <w:p w14:paraId="0AE88AD4" w14:textId="0547935A" w:rsidR="006170FA" w:rsidRDefault="00697135" w:rsidP="0040630D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72608" behindDoc="0" locked="0" layoutInCell="1" allowOverlap="1" wp14:anchorId="6706A357" wp14:editId="1F90454C">
                      <wp:simplePos x="0" y="0"/>
                      <wp:positionH relativeFrom="column">
                        <wp:posOffset>3197225</wp:posOffset>
                      </wp:positionH>
                      <wp:positionV relativeFrom="paragraph">
                        <wp:posOffset>20955</wp:posOffset>
                      </wp:positionV>
                      <wp:extent cx="2240280" cy="3032760"/>
                      <wp:effectExtent l="0" t="0" r="26670" b="1524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40280" cy="303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510203" w14:textId="3C8232AA" w:rsidR="0065190F" w:rsidRDefault="0065190F" w:rsidP="0065190F">
                                  <w:r>
                                    <w:t xml:space="preserve">Item: WEBBING 25MM S/S </w:t>
                                  </w:r>
                                </w:p>
                                <w:p w14:paraId="24C6DD7F" w14:textId="77777777" w:rsidR="0065190F" w:rsidRDefault="0065190F" w:rsidP="0065190F">
                                  <w:r>
                                    <w:t>Style Color: MCAM</w:t>
                                  </w:r>
                                </w:p>
                                <w:p w14:paraId="7C2C11A6" w14:textId="77777777" w:rsidR="0065190F" w:rsidRDefault="0065190F" w:rsidP="0065190F">
                                  <w:r>
                                    <w:t>RM Color: MCAM S/S</w:t>
                                  </w:r>
                                </w:p>
                                <w:p w14:paraId="41ADF634" w14:textId="77777777" w:rsidR="0065190F" w:rsidRDefault="0065190F" w:rsidP="0065190F">
                                  <w:r>
                                    <w:t>Style Color: AOR1</w:t>
                                  </w:r>
                                </w:p>
                                <w:p w14:paraId="49CB0E1E" w14:textId="77777777" w:rsidR="0065190F" w:rsidRPr="003503AC" w:rsidRDefault="0065190F" w:rsidP="0065190F">
                                  <w:r>
                                    <w:t>RM Color: AOR1 S/S</w:t>
                                  </w:r>
                                </w:p>
                                <w:p w14:paraId="0DE97DF4" w14:textId="77777777" w:rsidR="0065190F" w:rsidRDefault="0065190F" w:rsidP="0065190F">
                                  <w:r>
                                    <w:t>Style Color: AOR2</w:t>
                                  </w:r>
                                </w:p>
                                <w:p w14:paraId="5191A014" w14:textId="77777777" w:rsidR="0065190F" w:rsidRPr="003503AC" w:rsidRDefault="0065190F" w:rsidP="0065190F">
                                  <w:r>
                                    <w:t>RM Color: AOR2 S/S</w:t>
                                  </w:r>
                                </w:p>
                                <w:p w14:paraId="5AB70012" w14:textId="7B8CB09D" w:rsidR="0065190F" w:rsidRDefault="0065190F" w:rsidP="0065190F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 BLACK</w:t>
                                  </w:r>
                                </w:p>
                                <w:p w14:paraId="398AA674" w14:textId="77777777" w:rsidR="0065190F" w:rsidRPr="003503AC" w:rsidRDefault="0065190F" w:rsidP="0065190F">
                                  <w:r>
                                    <w:t xml:space="preserve">RM Color: BLACK </w:t>
                                  </w:r>
                                </w:p>
                                <w:p w14:paraId="172089E8" w14:textId="77777777" w:rsidR="0065190F" w:rsidRDefault="0065190F" w:rsidP="0065190F">
                                  <w:r>
                                    <w:t>Style Color: TFP</w:t>
                                  </w:r>
                                </w:p>
                                <w:p w14:paraId="565753FC" w14:textId="301B01D0" w:rsidR="0065190F" w:rsidRDefault="0065190F" w:rsidP="0065190F">
                                  <w:r>
                                    <w:t>RM Color: TFP S/S</w:t>
                                  </w:r>
                                </w:p>
                                <w:p w14:paraId="7592690E" w14:textId="6317C60D" w:rsidR="00697135" w:rsidRPr="00697135" w:rsidRDefault="00697135" w:rsidP="00697135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697135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0CD52E8F" w14:textId="0DCE1B3B" w:rsidR="00697135" w:rsidRPr="003503AC" w:rsidRDefault="00697135" w:rsidP="00697135">
                                  <w:r w:rsidRPr="00697135">
                                    <w:rPr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17215A50" w14:textId="77777777" w:rsidR="00697135" w:rsidRPr="003503AC" w:rsidRDefault="00697135" w:rsidP="0065190F"/>
                                <w:p w14:paraId="6F3DC80E" w14:textId="77777777" w:rsidR="0065190F" w:rsidRPr="003503AC" w:rsidRDefault="0065190F" w:rsidP="0065190F"/>
                                <w:p w14:paraId="3030B54D" w14:textId="77777777" w:rsidR="0065190F" w:rsidRDefault="0065190F" w:rsidP="0065190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06A357" id="Text Box 12" o:spid="_x0000_s1033" type="#_x0000_t202" style="position:absolute;margin-left:251.75pt;margin-top:1.65pt;width:176.4pt;height:238.8pt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" fillcolor="white [3201]" strokeweight=".5pt">
                      <v:textbox>
                        <w:txbxContent>
                          <w:p w14:paraId="1E510203" w14:textId="3C8232AA" w:rsidR="0065190F" w:rsidRDefault="0065190F" w:rsidP="0065190F">
                            <w:r>
                              <w:t xml:space="preserve">Item: WEBBING 25MM S/S </w:t>
                            </w:r>
                          </w:p>
                          <w:p w14:paraId="24C6DD7F" w14:textId="77777777" w:rsidR="0065190F" w:rsidRDefault="0065190F" w:rsidP="0065190F">
                            <w:r>
                              <w:t>Style Color: MCAM</w:t>
                            </w:r>
                          </w:p>
                          <w:p w14:paraId="7C2C11A6" w14:textId="77777777" w:rsidR="0065190F" w:rsidRDefault="0065190F" w:rsidP="0065190F">
                            <w:r>
                              <w:t>RM Color: MCAM S/S</w:t>
                            </w:r>
                          </w:p>
                          <w:p w14:paraId="41ADF634" w14:textId="77777777" w:rsidR="0065190F" w:rsidRDefault="0065190F" w:rsidP="0065190F">
                            <w:r>
                              <w:t>Style Color: AOR1</w:t>
                            </w:r>
                          </w:p>
                          <w:p w14:paraId="49CB0E1E" w14:textId="77777777" w:rsidR="0065190F" w:rsidRPr="003503AC" w:rsidRDefault="0065190F" w:rsidP="0065190F">
                            <w:r>
                              <w:t>RM Color: AOR1 S/S</w:t>
                            </w:r>
                          </w:p>
                          <w:p w14:paraId="0DE97DF4" w14:textId="77777777" w:rsidR="0065190F" w:rsidRDefault="0065190F" w:rsidP="0065190F">
                            <w:r>
                              <w:t>Style Color: AOR2</w:t>
                            </w:r>
                          </w:p>
                          <w:p w14:paraId="5191A014" w14:textId="77777777" w:rsidR="0065190F" w:rsidRPr="003503AC" w:rsidRDefault="0065190F" w:rsidP="0065190F">
                            <w:r>
                              <w:t>RM Color: AOR2 S/S</w:t>
                            </w:r>
                          </w:p>
                          <w:p w14:paraId="5AB70012" w14:textId="7B8CB09D" w:rsidR="0065190F" w:rsidRDefault="0065190F" w:rsidP="0065190F">
                            <w:r>
                              <w:t>Style Color: TIGER STRIPE</w:t>
                            </w:r>
                            <w:r w:rsidR="00A47189">
                              <w:t xml:space="preserve"> / BLACK</w:t>
                            </w:r>
                          </w:p>
                          <w:p w14:paraId="398AA674" w14:textId="77777777" w:rsidR="0065190F" w:rsidRPr="003503AC" w:rsidRDefault="0065190F" w:rsidP="0065190F">
                            <w:r>
                              <w:t xml:space="preserve">RM Color: BLACK </w:t>
                            </w:r>
                          </w:p>
                          <w:p w14:paraId="172089E8" w14:textId="77777777" w:rsidR="0065190F" w:rsidRDefault="0065190F" w:rsidP="0065190F">
                            <w:r>
                              <w:t>Style Color: TFP</w:t>
                            </w:r>
                          </w:p>
                          <w:p w14:paraId="565753FC" w14:textId="301B01D0" w:rsidR="0065190F" w:rsidRDefault="0065190F" w:rsidP="0065190F">
                            <w:r>
                              <w:t>RM Color: TFP S/S</w:t>
                            </w:r>
                          </w:p>
                          <w:p w14:paraId="7592690E" w14:textId="6317C60D" w:rsidR="00697135" w:rsidRPr="00697135" w:rsidRDefault="00697135" w:rsidP="00697135">
                            <w:pPr>
                              <w:rPr>
                                <w:highlight w:val="yellow"/>
                              </w:rPr>
                            </w:pPr>
                            <w:r w:rsidRPr="00697135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0CD52E8F" w14:textId="0DCE1B3B" w:rsidR="00697135" w:rsidRPr="003503AC" w:rsidRDefault="00697135" w:rsidP="00697135">
                            <w:r w:rsidRPr="00697135">
                              <w:rPr>
                                <w:highlight w:val="yellow"/>
                              </w:rPr>
                              <w:t>RM Color: KUMUL S/S</w:t>
                            </w:r>
                          </w:p>
                          <w:p w14:paraId="17215A50" w14:textId="77777777" w:rsidR="00697135" w:rsidRPr="003503AC" w:rsidRDefault="00697135" w:rsidP="0065190F"/>
                          <w:p w14:paraId="6F3DC80E" w14:textId="77777777" w:rsidR="0065190F" w:rsidRPr="003503AC" w:rsidRDefault="0065190F" w:rsidP="0065190F"/>
                          <w:p w14:paraId="3030B54D" w14:textId="77777777" w:rsidR="0065190F" w:rsidRDefault="0065190F" w:rsidP="0065190F"/>
                        </w:txbxContent>
                      </v:textbox>
                    </v:shape>
                  </w:pict>
                </mc:Fallback>
              </mc:AlternateContent>
            </w:r>
          </w:p>
          <w:p w14:paraId="16229B78" w14:textId="51E4D135" w:rsidR="006170FA" w:rsidRDefault="006170FA" w:rsidP="0040630D">
            <w:pPr>
              <w:tabs>
                <w:tab w:val="left" w:pos="5655"/>
              </w:tabs>
            </w:pPr>
            <w:r>
              <w:tab/>
            </w:r>
          </w:p>
          <w:p w14:paraId="48B303C4" w14:textId="4675DDA1" w:rsidR="006170FA" w:rsidRPr="00E17A3E" w:rsidRDefault="006170FA" w:rsidP="0040630D"/>
          <w:p w14:paraId="16A44063" w14:textId="22DB1DE3" w:rsidR="006170FA" w:rsidRPr="00E17A3E" w:rsidRDefault="006170FA" w:rsidP="0040630D"/>
          <w:p w14:paraId="3646C2B3" w14:textId="2439B7ED" w:rsidR="006170FA" w:rsidRPr="00E17A3E" w:rsidRDefault="006170FA" w:rsidP="0040630D">
            <w:pPr>
              <w:tabs>
                <w:tab w:val="left" w:pos="5445"/>
              </w:tabs>
            </w:pPr>
            <w:r>
              <w:tab/>
            </w:r>
          </w:p>
          <w:p w14:paraId="53A8115C" w14:textId="1C15544F" w:rsidR="006170FA" w:rsidRDefault="006170FA" w:rsidP="0040630D"/>
          <w:p w14:paraId="71AEE96F" w14:textId="6CA5952D" w:rsidR="006170FA" w:rsidRDefault="006170FA" w:rsidP="0040630D"/>
          <w:p w14:paraId="5E3E408F" w14:textId="46C6957F" w:rsidR="006170FA" w:rsidRDefault="006170FA" w:rsidP="0040630D"/>
          <w:p w14:paraId="153F83E5" w14:textId="78FF7AB3" w:rsidR="006170FA" w:rsidRDefault="006170FA" w:rsidP="0040630D"/>
          <w:p w14:paraId="40B3A8C8" w14:textId="178E3F10" w:rsidR="006170FA" w:rsidRDefault="006170FA" w:rsidP="0040630D"/>
          <w:p w14:paraId="475ECA29" w14:textId="131B3694" w:rsidR="006170FA" w:rsidRDefault="006170FA" w:rsidP="0040630D">
            <w:pPr>
              <w:rPr>
                <w:noProof/>
                <w14:ligatures w14:val="standard"/>
              </w:rPr>
            </w:pPr>
          </w:p>
          <w:p w14:paraId="1A7E6801" w14:textId="5D3D6773" w:rsidR="006170FA" w:rsidRDefault="006170FA" w:rsidP="0040630D"/>
          <w:p w14:paraId="7E68B16C" w14:textId="63C45AC5" w:rsidR="006170FA" w:rsidRDefault="006170FA" w:rsidP="0040630D"/>
          <w:p w14:paraId="116B6BE1" w14:textId="55631275" w:rsidR="006170FA" w:rsidRPr="008C4F6D" w:rsidRDefault="006170FA" w:rsidP="0040630D"/>
          <w:p w14:paraId="61166317" w14:textId="0D203D38" w:rsidR="006170FA" w:rsidRPr="008C4F6D" w:rsidRDefault="006170FA" w:rsidP="0040630D"/>
          <w:p w14:paraId="32E446B8" w14:textId="17FE3F23" w:rsidR="006170FA" w:rsidRPr="008C4F6D" w:rsidRDefault="001952B6" w:rsidP="0040630D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76704" behindDoc="0" locked="0" layoutInCell="1" allowOverlap="1" wp14:anchorId="2EEB0791" wp14:editId="445AC0AA">
                      <wp:simplePos x="0" y="0"/>
                      <wp:positionH relativeFrom="column">
                        <wp:posOffset>3044825</wp:posOffset>
                      </wp:positionH>
                      <wp:positionV relativeFrom="paragraph">
                        <wp:posOffset>121920</wp:posOffset>
                      </wp:positionV>
                      <wp:extent cx="2156460" cy="3032760"/>
                      <wp:effectExtent l="0" t="0" r="15240" b="15240"/>
                      <wp:wrapNone/>
                      <wp:docPr id="16" name="Text Box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6460" cy="303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06242B0" w14:textId="77777777" w:rsidR="0065190F" w:rsidRDefault="0065190F" w:rsidP="0065190F">
                                  <w:r>
                                    <w:t xml:space="preserve">Item: WEBBING 25MM S/S </w:t>
                                  </w:r>
                                </w:p>
                                <w:p w14:paraId="74A526E3" w14:textId="77777777" w:rsidR="0065190F" w:rsidRDefault="0065190F" w:rsidP="0065190F">
                                  <w:r>
                                    <w:t>Style Color: MCAM</w:t>
                                  </w:r>
                                </w:p>
                                <w:p w14:paraId="7ED1C135" w14:textId="77777777" w:rsidR="0065190F" w:rsidRDefault="0065190F" w:rsidP="0065190F">
                                  <w:r>
                                    <w:t>RM Color: MCAM S/S</w:t>
                                  </w:r>
                                </w:p>
                                <w:p w14:paraId="4FEDFA13" w14:textId="77777777" w:rsidR="0065190F" w:rsidRDefault="0065190F" w:rsidP="0065190F">
                                  <w:r>
                                    <w:t>Style Color: AOR1</w:t>
                                  </w:r>
                                </w:p>
                                <w:p w14:paraId="779F936D" w14:textId="77777777" w:rsidR="0065190F" w:rsidRPr="003503AC" w:rsidRDefault="0065190F" w:rsidP="0065190F">
                                  <w:r>
                                    <w:t>RM Color: AOR1 S/S</w:t>
                                  </w:r>
                                </w:p>
                                <w:p w14:paraId="3FE7A559" w14:textId="77777777" w:rsidR="0065190F" w:rsidRDefault="0065190F" w:rsidP="0065190F">
                                  <w:r>
                                    <w:t>Style Color: AOR2</w:t>
                                  </w:r>
                                </w:p>
                                <w:p w14:paraId="34BF1EC6" w14:textId="77777777" w:rsidR="0065190F" w:rsidRPr="003503AC" w:rsidRDefault="0065190F" w:rsidP="0065190F">
                                  <w:r>
                                    <w:t>RM Color: AOR2 S/S</w:t>
                                  </w:r>
                                </w:p>
                                <w:p w14:paraId="230C6ACC" w14:textId="1E271BF5" w:rsidR="0065190F" w:rsidRDefault="0065190F" w:rsidP="0065190F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 BLACK</w:t>
                                  </w:r>
                                </w:p>
                                <w:p w14:paraId="2E69D7EC" w14:textId="77777777" w:rsidR="0065190F" w:rsidRPr="003503AC" w:rsidRDefault="0065190F" w:rsidP="0065190F">
                                  <w:r>
                                    <w:t xml:space="preserve">RM Color: BLACK </w:t>
                                  </w:r>
                                </w:p>
                                <w:p w14:paraId="2D8D3AF9" w14:textId="77777777" w:rsidR="0065190F" w:rsidRDefault="0065190F" w:rsidP="0065190F">
                                  <w:r>
                                    <w:t>Style Color: TFP</w:t>
                                  </w:r>
                                </w:p>
                                <w:p w14:paraId="1E1C2BD0" w14:textId="758EF2D5" w:rsidR="0065190F" w:rsidRDefault="0065190F" w:rsidP="0065190F">
                                  <w:r>
                                    <w:t>RM Color: TFP S/S</w:t>
                                  </w:r>
                                </w:p>
                                <w:p w14:paraId="735170BE" w14:textId="77777777" w:rsidR="001952B6" w:rsidRPr="00697135" w:rsidRDefault="001952B6" w:rsidP="001952B6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697135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165F22B6" w14:textId="77777777" w:rsidR="001952B6" w:rsidRPr="003503AC" w:rsidRDefault="001952B6" w:rsidP="001952B6">
                                  <w:r w:rsidRPr="00697135">
                                    <w:rPr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0806DBF4" w14:textId="77777777" w:rsidR="001952B6" w:rsidRPr="003503AC" w:rsidRDefault="001952B6" w:rsidP="0065190F"/>
                                <w:p w14:paraId="39C99DBC" w14:textId="77777777" w:rsidR="0065190F" w:rsidRPr="003503AC" w:rsidRDefault="0065190F" w:rsidP="0065190F"/>
                                <w:p w14:paraId="06B5009B" w14:textId="77777777" w:rsidR="0065190F" w:rsidRDefault="0065190F" w:rsidP="0065190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EB0791" id="Text Box 16" o:spid="_x0000_s1034" type="#_x0000_t202" style="position:absolute;margin-left:239.75pt;margin-top:9.6pt;width:169.8pt;height:238.8pt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" fillcolor="white [3201]" strokeweight=".5pt">
                      <v:textbox>
                        <w:txbxContent>
                          <w:p w14:paraId="206242B0" w14:textId="77777777" w:rsidR="0065190F" w:rsidRDefault="0065190F" w:rsidP="0065190F">
                            <w:r>
                              <w:t xml:space="preserve">Item: WEBBING 25MM S/S </w:t>
                            </w:r>
                          </w:p>
                          <w:p w14:paraId="74A526E3" w14:textId="77777777" w:rsidR="0065190F" w:rsidRDefault="0065190F" w:rsidP="0065190F">
                            <w:r>
                              <w:t>Style Color: MCAM</w:t>
                            </w:r>
                          </w:p>
                          <w:p w14:paraId="7ED1C135" w14:textId="77777777" w:rsidR="0065190F" w:rsidRDefault="0065190F" w:rsidP="0065190F">
                            <w:r>
                              <w:t>RM Color: MCAM S/S</w:t>
                            </w:r>
                          </w:p>
                          <w:p w14:paraId="4FEDFA13" w14:textId="77777777" w:rsidR="0065190F" w:rsidRDefault="0065190F" w:rsidP="0065190F">
                            <w:r>
                              <w:t>Style Color: AOR1</w:t>
                            </w:r>
                          </w:p>
                          <w:p w14:paraId="779F936D" w14:textId="77777777" w:rsidR="0065190F" w:rsidRPr="003503AC" w:rsidRDefault="0065190F" w:rsidP="0065190F">
                            <w:r>
                              <w:t>RM Color: AOR1 S/S</w:t>
                            </w:r>
                          </w:p>
                          <w:p w14:paraId="3FE7A559" w14:textId="77777777" w:rsidR="0065190F" w:rsidRDefault="0065190F" w:rsidP="0065190F">
                            <w:r>
                              <w:t>Style Color: AOR2</w:t>
                            </w:r>
                          </w:p>
                          <w:p w14:paraId="34BF1EC6" w14:textId="77777777" w:rsidR="0065190F" w:rsidRPr="003503AC" w:rsidRDefault="0065190F" w:rsidP="0065190F">
                            <w:r>
                              <w:t>RM Color: AOR2 S/S</w:t>
                            </w:r>
                          </w:p>
                          <w:p w14:paraId="230C6ACC" w14:textId="1E271BF5" w:rsidR="0065190F" w:rsidRDefault="0065190F" w:rsidP="0065190F">
                            <w:r>
                              <w:t>Style Color: TIGER STRIPE</w:t>
                            </w:r>
                            <w:r w:rsidR="00A47189">
                              <w:t xml:space="preserve"> / BLACK</w:t>
                            </w:r>
                          </w:p>
                          <w:p w14:paraId="2E69D7EC" w14:textId="77777777" w:rsidR="0065190F" w:rsidRPr="003503AC" w:rsidRDefault="0065190F" w:rsidP="0065190F">
                            <w:r>
                              <w:t xml:space="preserve">RM Color: BLACK </w:t>
                            </w:r>
                          </w:p>
                          <w:p w14:paraId="2D8D3AF9" w14:textId="77777777" w:rsidR="0065190F" w:rsidRDefault="0065190F" w:rsidP="0065190F">
                            <w:r>
                              <w:t>Style Color: TFP</w:t>
                            </w:r>
                          </w:p>
                          <w:p w14:paraId="1E1C2BD0" w14:textId="758EF2D5" w:rsidR="0065190F" w:rsidRDefault="0065190F" w:rsidP="0065190F">
                            <w:r>
                              <w:t>RM Color: TFP S/S</w:t>
                            </w:r>
                          </w:p>
                          <w:p w14:paraId="735170BE" w14:textId="77777777" w:rsidR="001952B6" w:rsidRPr="00697135" w:rsidRDefault="001952B6" w:rsidP="001952B6">
                            <w:pPr>
                              <w:rPr>
                                <w:highlight w:val="yellow"/>
                              </w:rPr>
                            </w:pPr>
                            <w:r w:rsidRPr="00697135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165F22B6" w14:textId="77777777" w:rsidR="001952B6" w:rsidRPr="003503AC" w:rsidRDefault="001952B6" w:rsidP="001952B6">
                            <w:r w:rsidRPr="00697135">
                              <w:rPr>
                                <w:highlight w:val="yellow"/>
                              </w:rPr>
                              <w:t>RM Color: KUMUL S/S</w:t>
                            </w:r>
                          </w:p>
                          <w:p w14:paraId="0806DBF4" w14:textId="77777777" w:rsidR="001952B6" w:rsidRPr="003503AC" w:rsidRDefault="001952B6" w:rsidP="0065190F"/>
                          <w:p w14:paraId="39C99DBC" w14:textId="77777777" w:rsidR="0065190F" w:rsidRPr="003503AC" w:rsidRDefault="0065190F" w:rsidP="0065190F"/>
                          <w:p w14:paraId="06B5009B" w14:textId="77777777" w:rsidR="0065190F" w:rsidRDefault="0065190F" w:rsidP="0065190F"/>
                        </w:txbxContent>
                      </v:textbox>
                    </v:shape>
                  </w:pict>
                </mc:Fallback>
              </mc:AlternateContent>
            </w:r>
          </w:p>
          <w:p w14:paraId="7A79C0C1" w14:textId="1657581F" w:rsidR="006170FA" w:rsidRPr="008C4F6D" w:rsidRDefault="006170FA" w:rsidP="0040630D"/>
          <w:p w14:paraId="2BE4A9FF" w14:textId="51C548CB" w:rsidR="006170FA" w:rsidRDefault="006170FA" w:rsidP="0040630D"/>
          <w:p w14:paraId="7E5A551A" w14:textId="77777777" w:rsidR="006170FA" w:rsidRDefault="006170FA" w:rsidP="0040630D"/>
          <w:p w14:paraId="6A7FD2DC" w14:textId="796BB68C" w:rsidR="006170FA" w:rsidRPr="008C4F6D" w:rsidRDefault="006170FA" w:rsidP="0040630D">
            <w:pPr>
              <w:tabs>
                <w:tab w:val="left" w:pos="6285"/>
              </w:tabs>
            </w:pPr>
            <w:r>
              <w:tab/>
            </w:r>
          </w:p>
        </w:tc>
      </w:tr>
    </w:tbl>
    <w:p w14:paraId="3930CEA5" w14:textId="77074E7E" w:rsidR="006170FA" w:rsidRPr="006170FA" w:rsidRDefault="006170FA" w:rsidP="006170FA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E17A3E" w:rsidRPr="00DE4BCC" w14:paraId="4D0DE545" w14:textId="77777777" w:rsidTr="00E611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1094E4E" w14:textId="77777777" w:rsidR="00E17A3E" w:rsidRPr="00DE4BCC" w:rsidRDefault="00E17A3E" w:rsidP="00E6119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E17A3E" w:rsidRPr="00DE4BCC" w14:paraId="2F187F28" w14:textId="77777777" w:rsidTr="005C7D6D">
        <w:trPr>
          <w:trHeight w:val="12563"/>
        </w:trPr>
        <w:tc>
          <w:tcPr>
            <w:tcW w:w="5000" w:type="pct"/>
          </w:tcPr>
          <w:p w14:paraId="2921673A" w14:textId="3679C980" w:rsidR="00E17A3E" w:rsidRDefault="005C7D6D" w:rsidP="00E6119A">
            <w:pPr>
              <w:rPr>
                <w:color w:val="auto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74656" behindDoc="0" locked="0" layoutInCell="1" allowOverlap="1" wp14:anchorId="6ED114F9" wp14:editId="73B25C9A">
                      <wp:simplePos x="0" y="0"/>
                      <wp:positionH relativeFrom="column">
                        <wp:posOffset>2168525</wp:posOffset>
                      </wp:positionH>
                      <wp:positionV relativeFrom="paragraph">
                        <wp:posOffset>101600</wp:posOffset>
                      </wp:positionV>
                      <wp:extent cx="2628900" cy="1638300"/>
                      <wp:effectExtent l="0" t="0" r="19050" b="19050"/>
                      <wp:wrapNone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28900" cy="16383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225621A" w14:textId="0243F80A" w:rsidR="0065190F" w:rsidRDefault="0065190F" w:rsidP="0065190F">
                                  <w:r>
                                    <w:t>Item: WEBBING 25MM / 25mm hook</w:t>
                                  </w:r>
                                </w:p>
                                <w:p w14:paraId="7F31693E" w14:textId="57723F05" w:rsidR="0065190F" w:rsidRDefault="0065190F" w:rsidP="0065190F">
                                  <w:r>
                                    <w:t>Style Color: MCAM</w:t>
                                  </w:r>
                                  <w:r w:rsidR="001952B6">
                                    <w:t xml:space="preserve"> / AOR1 / TFP</w:t>
                                  </w:r>
                                </w:p>
                                <w:p w14:paraId="259F5BA6" w14:textId="77777777" w:rsidR="0065190F" w:rsidRDefault="0065190F" w:rsidP="0065190F">
                                  <w:r>
                                    <w:t>RM Color: CBK</w:t>
                                  </w:r>
                                </w:p>
                                <w:p w14:paraId="6A442DEE" w14:textId="77777777" w:rsidR="0065190F" w:rsidRDefault="0065190F" w:rsidP="0065190F">
                                  <w:r>
                                    <w:t>Style Color: AOR2</w:t>
                                  </w:r>
                                </w:p>
                                <w:p w14:paraId="54A2F49A" w14:textId="77777777" w:rsidR="0065190F" w:rsidRPr="003503AC" w:rsidRDefault="0065190F" w:rsidP="0065190F">
                                  <w:r>
                                    <w:t>RM Color: RG</w:t>
                                  </w:r>
                                </w:p>
                                <w:p w14:paraId="0A8E9C6E" w14:textId="7987A082" w:rsidR="0065190F" w:rsidRDefault="0065190F" w:rsidP="0065190F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</w:t>
                                  </w:r>
                                  <w:r w:rsidR="001952B6">
                                    <w:t xml:space="preserve"> </w:t>
                                  </w:r>
                                  <w:r w:rsidR="00A47189">
                                    <w:t>BLACK</w:t>
                                  </w:r>
                                  <w:r w:rsidR="001952B6">
                                    <w:t xml:space="preserve"> / </w:t>
                                  </w:r>
                                  <w:r w:rsidR="001952B6" w:rsidRPr="001952B6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1C13CB54" w14:textId="77777777" w:rsidR="0065190F" w:rsidRPr="003503AC" w:rsidRDefault="0065190F" w:rsidP="0065190F">
                                  <w:r>
                                    <w:t xml:space="preserve">RM Color: </w:t>
                                  </w:r>
                                  <w:r w:rsidRPr="001952B6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E38A931" w14:textId="77777777" w:rsidR="0065190F" w:rsidRPr="003503AC" w:rsidRDefault="0065190F" w:rsidP="0065190F"/>
                                <w:p w14:paraId="1EBFA4CE" w14:textId="77777777" w:rsidR="0065190F" w:rsidRDefault="0065190F" w:rsidP="0065190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D114F9" id="Text Box 14" o:spid="_x0000_s1035" type="#_x0000_t202" style="position:absolute;margin-left:170.75pt;margin-top:8pt;width:207pt;height:129pt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" fillcolor="white [3201]" strokeweight=".5pt">
                      <v:textbox>
                        <w:txbxContent>
                          <w:p w14:paraId="5225621A" w14:textId="0243F80A" w:rsidR="0065190F" w:rsidRDefault="0065190F" w:rsidP="0065190F">
                            <w:r>
                              <w:t>Item: WEBBING 25MM / 25mm hook</w:t>
                            </w:r>
                          </w:p>
                          <w:p w14:paraId="7F31693E" w14:textId="57723F05" w:rsidR="0065190F" w:rsidRDefault="0065190F" w:rsidP="0065190F">
                            <w:r>
                              <w:t>Style Color: MCAM</w:t>
                            </w:r>
                            <w:r w:rsidR="001952B6">
                              <w:t xml:space="preserve"> / AOR1 / TFP</w:t>
                            </w:r>
                          </w:p>
                          <w:p w14:paraId="259F5BA6" w14:textId="77777777" w:rsidR="0065190F" w:rsidRDefault="0065190F" w:rsidP="0065190F">
                            <w:r>
                              <w:t>RM Color: CBK</w:t>
                            </w:r>
                          </w:p>
                          <w:p w14:paraId="6A442DEE" w14:textId="77777777" w:rsidR="0065190F" w:rsidRDefault="0065190F" w:rsidP="0065190F">
                            <w:r>
                              <w:t>Style Color: AOR2</w:t>
                            </w:r>
                          </w:p>
                          <w:p w14:paraId="54A2F49A" w14:textId="77777777" w:rsidR="0065190F" w:rsidRPr="003503AC" w:rsidRDefault="0065190F" w:rsidP="0065190F">
                            <w:r>
                              <w:t>RM Color: RG</w:t>
                            </w:r>
                          </w:p>
                          <w:p w14:paraId="0A8E9C6E" w14:textId="7987A082" w:rsidR="0065190F" w:rsidRDefault="0065190F" w:rsidP="0065190F">
                            <w:r>
                              <w:t>Style Color: TIGER STRIPE</w:t>
                            </w:r>
                            <w:r w:rsidR="00A47189">
                              <w:t xml:space="preserve"> /</w:t>
                            </w:r>
                            <w:r w:rsidR="001952B6">
                              <w:t xml:space="preserve"> </w:t>
                            </w:r>
                            <w:r w:rsidR="00A47189">
                              <w:t>BLACK</w:t>
                            </w:r>
                            <w:r w:rsidR="001952B6">
                              <w:t xml:space="preserve"> / </w:t>
                            </w:r>
                            <w:r w:rsidR="001952B6" w:rsidRPr="001952B6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1C13CB54" w14:textId="77777777" w:rsidR="0065190F" w:rsidRPr="003503AC" w:rsidRDefault="0065190F" w:rsidP="0065190F">
                            <w:r>
                              <w:t xml:space="preserve">RM Color: </w:t>
                            </w:r>
                            <w:r w:rsidRPr="001952B6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3E38A931" w14:textId="77777777" w:rsidR="0065190F" w:rsidRPr="003503AC" w:rsidRDefault="0065190F" w:rsidP="0065190F"/>
                          <w:p w14:paraId="1EBFA4CE" w14:textId="77777777" w:rsidR="0065190F" w:rsidRDefault="0065190F" w:rsidP="0065190F"/>
                        </w:txbxContent>
                      </v:textbox>
                    </v:shape>
                  </w:pict>
                </mc:Fallback>
              </mc:AlternateContent>
            </w:r>
          </w:p>
          <w:p w14:paraId="200CBD82" w14:textId="0E60E690" w:rsidR="00E17A3E" w:rsidRDefault="008C4F6D" w:rsidP="00E6119A"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41F34E62" wp14:editId="1CD78C38">
                  <wp:simplePos x="0" y="0"/>
                  <wp:positionH relativeFrom="column">
                    <wp:posOffset>86042</wp:posOffset>
                  </wp:positionH>
                  <wp:positionV relativeFrom="paragraph">
                    <wp:posOffset>96670</wp:posOffset>
                  </wp:positionV>
                  <wp:extent cx="2080104" cy="1616074"/>
                  <wp:effectExtent l="3493" t="0" r="317" b="318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447"/>
                          <a:stretch/>
                        </pic:blipFill>
                        <pic:spPr bwMode="auto">
                          <a:xfrm rot="5400000">
                            <a:off x="0" y="0"/>
                            <a:ext cx="2080104" cy="1616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CED48F" w14:textId="2157405E" w:rsidR="00E17A3E" w:rsidRDefault="00E17A3E" w:rsidP="00E6119A"/>
          <w:p w14:paraId="50BD2B7E" w14:textId="4DDC0767" w:rsidR="00E17A3E" w:rsidRDefault="00E17A3E" w:rsidP="00E6119A"/>
          <w:p w14:paraId="043A6DCC" w14:textId="097B3B48" w:rsidR="00E17A3E" w:rsidRDefault="00E17A3E" w:rsidP="00E6119A"/>
          <w:p w14:paraId="0AED5C53" w14:textId="2262CED7" w:rsidR="00E17A3E" w:rsidRDefault="0065190F" w:rsidP="00E6119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2CD5187C" wp14:editId="752D7638">
                      <wp:simplePos x="0" y="0"/>
                      <wp:positionH relativeFrom="column">
                        <wp:posOffset>720725</wp:posOffset>
                      </wp:positionH>
                      <wp:positionV relativeFrom="paragraph">
                        <wp:posOffset>107315</wp:posOffset>
                      </wp:positionV>
                      <wp:extent cx="1493520" cy="868680"/>
                      <wp:effectExtent l="38100" t="0" r="30480" b="6477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93520" cy="868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4015431" id="Straight Arrow Connector 24" o:spid="_x0000_s1026" type="#_x0000_t32" style="position:absolute;margin-left:56.75pt;margin-top:8.45pt;width:117.6pt;height:68.4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6F3C1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3E77619" wp14:editId="4EB8F262">
                      <wp:simplePos x="0" y="0"/>
                      <wp:positionH relativeFrom="column">
                        <wp:posOffset>1419859</wp:posOffset>
                      </wp:positionH>
                      <wp:positionV relativeFrom="paragraph">
                        <wp:posOffset>109219</wp:posOffset>
                      </wp:positionV>
                      <wp:extent cx="1114425" cy="45719"/>
                      <wp:effectExtent l="19050" t="76200" r="28575" b="5016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1442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2D913" id="Straight Arrow Connector 19" o:spid="_x0000_s1026" type="#_x0000_t32" style="position:absolute;margin-left:111.8pt;margin-top:8.6pt;width:87.75pt;height:3.6pt;flip:x y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3128D0D" w14:textId="5A73A475" w:rsidR="00E17A3E" w:rsidRPr="00E17A3E" w:rsidRDefault="00E17A3E" w:rsidP="00E17A3E"/>
          <w:p w14:paraId="0DD0B561" w14:textId="39372BFA" w:rsidR="00E17A3E" w:rsidRPr="00E17A3E" w:rsidRDefault="00E17A3E" w:rsidP="00E17A3E"/>
          <w:p w14:paraId="79CA37C2" w14:textId="5A7EB03A" w:rsidR="00E17A3E" w:rsidRPr="00E17A3E" w:rsidRDefault="005C7D6D" w:rsidP="00E17A3E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78752" behindDoc="0" locked="0" layoutInCell="1" allowOverlap="1" wp14:anchorId="54312123" wp14:editId="40CAC56E">
                      <wp:simplePos x="0" y="0"/>
                      <wp:positionH relativeFrom="column">
                        <wp:posOffset>2663825</wp:posOffset>
                      </wp:positionH>
                      <wp:positionV relativeFrom="paragraph">
                        <wp:posOffset>55880</wp:posOffset>
                      </wp:positionV>
                      <wp:extent cx="2141220" cy="3017520"/>
                      <wp:effectExtent l="0" t="0" r="11430" b="1143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41220" cy="30175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5A7359" w14:textId="6211A339" w:rsidR="0065190F" w:rsidRDefault="0065190F" w:rsidP="0065190F">
                                  <w:r>
                                    <w:t xml:space="preserve">Item: WEBBING 20MM D/S </w:t>
                                  </w:r>
                                </w:p>
                                <w:p w14:paraId="3907EC62" w14:textId="77777777" w:rsidR="0065190F" w:rsidRDefault="0065190F" w:rsidP="0065190F">
                                  <w:r>
                                    <w:t>Style Color: MCAM</w:t>
                                  </w:r>
                                </w:p>
                                <w:p w14:paraId="00043749" w14:textId="6DF39CF9" w:rsidR="0065190F" w:rsidRDefault="0065190F" w:rsidP="0065190F">
                                  <w:r>
                                    <w:t>RM Color: MCAM D/S</w:t>
                                  </w:r>
                                </w:p>
                                <w:p w14:paraId="3CC98A2A" w14:textId="77777777" w:rsidR="0065190F" w:rsidRDefault="0065190F" w:rsidP="0065190F">
                                  <w:r>
                                    <w:t>Style Color: AOR1</w:t>
                                  </w:r>
                                </w:p>
                                <w:p w14:paraId="1AC65244" w14:textId="08788F15" w:rsidR="0065190F" w:rsidRPr="003503AC" w:rsidRDefault="0065190F" w:rsidP="0065190F">
                                  <w:r>
                                    <w:t xml:space="preserve">RM Color: AOR1 </w:t>
                                  </w:r>
                                  <w:r w:rsidR="004B107F">
                                    <w:t>D</w:t>
                                  </w:r>
                                  <w:r>
                                    <w:t>/S</w:t>
                                  </w:r>
                                </w:p>
                                <w:p w14:paraId="454EB659" w14:textId="77777777" w:rsidR="0065190F" w:rsidRDefault="0065190F" w:rsidP="0065190F">
                                  <w:r>
                                    <w:t>Style Color: AOR2</w:t>
                                  </w:r>
                                </w:p>
                                <w:p w14:paraId="77B63E48" w14:textId="224424FE" w:rsidR="0065190F" w:rsidRPr="003503AC" w:rsidRDefault="0065190F" w:rsidP="0065190F">
                                  <w:r>
                                    <w:t xml:space="preserve">RM Color: AOR2 </w:t>
                                  </w:r>
                                  <w:r w:rsidR="004B107F">
                                    <w:t>D</w:t>
                                  </w:r>
                                  <w:r>
                                    <w:t>/S</w:t>
                                  </w:r>
                                </w:p>
                                <w:p w14:paraId="25805B13" w14:textId="74478BE9" w:rsidR="0065190F" w:rsidRDefault="0065190F" w:rsidP="0065190F">
                                  <w:r>
                                    <w:t>Style Color: TIGER STRIPE</w:t>
                                  </w:r>
                                  <w:r w:rsidR="00A47189">
                                    <w:t xml:space="preserve"> /BLACK</w:t>
                                  </w:r>
                                </w:p>
                                <w:p w14:paraId="4832B8C0" w14:textId="77777777" w:rsidR="0065190F" w:rsidRPr="003503AC" w:rsidRDefault="0065190F" w:rsidP="0065190F">
                                  <w:r>
                                    <w:t xml:space="preserve">RM Color: BLACK </w:t>
                                  </w:r>
                                </w:p>
                                <w:p w14:paraId="5CE67737" w14:textId="77777777" w:rsidR="0065190F" w:rsidRDefault="0065190F" w:rsidP="0065190F">
                                  <w:r>
                                    <w:t>Style Color: TFP</w:t>
                                  </w:r>
                                </w:p>
                                <w:p w14:paraId="10784E2D" w14:textId="2FA7B862" w:rsidR="0065190F" w:rsidRDefault="0065190F" w:rsidP="0065190F">
                                  <w:r>
                                    <w:t xml:space="preserve">RM Color: TFP </w:t>
                                  </w:r>
                                  <w:r w:rsidR="004B107F">
                                    <w:t>D</w:t>
                                  </w:r>
                                  <w:r>
                                    <w:t>/S</w:t>
                                  </w:r>
                                </w:p>
                                <w:p w14:paraId="39C3C91A" w14:textId="7CCD9440" w:rsidR="001952B6" w:rsidRPr="001952B6" w:rsidRDefault="001952B6" w:rsidP="001952B6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1952B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2706CC3B" w14:textId="35270EE9" w:rsidR="001952B6" w:rsidRPr="003503AC" w:rsidRDefault="001952B6" w:rsidP="001952B6">
                                  <w:r w:rsidRPr="001952B6">
                                    <w:rPr>
                                      <w:highlight w:val="yellow"/>
                                    </w:rPr>
                                    <w:t>RM Color: KUMUL D/S</w:t>
                                  </w:r>
                                </w:p>
                                <w:p w14:paraId="5059675C" w14:textId="77777777" w:rsidR="001952B6" w:rsidRPr="003503AC" w:rsidRDefault="001952B6" w:rsidP="0065190F"/>
                                <w:p w14:paraId="725BDBFA" w14:textId="77777777" w:rsidR="0065190F" w:rsidRPr="003503AC" w:rsidRDefault="0065190F" w:rsidP="0065190F"/>
                                <w:p w14:paraId="4912F889" w14:textId="77777777" w:rsidR="0065190F" w:rsidRDefault="0065190F" w:rsidP="0065190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4312123" id="Text Box 21" o:spid="_x0000_s1036" type="#_x0000_t202" style="position:absolute;margin-left:209.75pt;margin-top:4.4pt;width:168.6pt;height:237.6pt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" fillcolor="white [3201]" strokeweight=".5pt">
                      <v:textbox>
                        <w:txbxContent>
                          <w:p w14:paraId="505A7359" w14:textId="6211A339" w:rsidR="0065190F" w:rsidRDefault="0065190F" w:rsidP="0065190F">
                            <w:r>
                              <w:t xml:space="preserve">Item: WEBBING 20MM D/S </w:t>
                            </w:r>
                          </w:p>
                          <w:p w14:paraId="3907EC62" w14:textId="77777777" w:rsidR="0065190F" w:rsidRDefault="0065190F" w:rsidP="0065190F">
                            <w:r>
                              <w:t>Style Color: MCAM</w:t>
                            </w:r>
                          </w:p>
                          <w:p w14:paraId="00043749" w14:textId="6DF39CF9" w:rsidR="0065190F" w:rsidRDefault="0065190F" w:rsidP="0065190F">
                            <w:r>
                              <w:t>RM Color: MCAM D/S</w:t>
                            </w:r>
                          </w:p>
                          <w:p w14:paraId="3CC98A2A" w14:textId="77777777" w:rsidR="0065190F" w:rsidRDefault="0065190F" w:rsidP="0065190F">
                            <w:r>
                              <w:t>Style Color: AOR1</w:t>
                            </w:r>
                          </w:p>
                          <w:p w14:paraId="1AC65244" w14:textId="08788F15" w:rsidR="0065190F" w:rsidRPr="003503AC" w:rsidRDefault="0065190F" w:rsidP="0065190F">
                            <w:r>
                              <w:t xml:space="preserve">RM Color: AOR1 </w:t>
                            </w:r>
                            <w:r w:rsidR="004B107F">
                              <w:t>D</w:t>
                            </w:r>
                            <w:r>
                              <w:t>/S</w:t>
                            </w:r>
                          </w:p>
                          <w:p w14:paraId="454EB659" w14:textId="77777777" w:rsidR="0065190F" w:rsidRDefault="0065190F" w:rsidP="0065190F">
                            <w:r>
                              <w:t>Style Color: AOR2</w:t>
                            </w:r>
                          </w:p>
                          <w:p w14:paraId="77B63E48" w14:textId="224424FE" w:rsidR="0065190F" w:rsidRPr="003503AC" w:rsidRDefault="0065190F" w:rsidP="0065190F">
                            <w:r>
                              <w:t xml:space="preserve">RM Color: AOR2 </w:t>
                            </w:r>
                            <w:r w:rsidR="004B107F">
                              <w:t>D</w:t>
                            </w:r>
                            <w:r>
                              <w:t>/S</w:t>
                            </w:r>
                          </w:p>
                          <w:p w14:paraId="25805B13" w14:textId="74478BE9" w:rsidR="0065190F" w:rsidRDefault="0065190F" w:rsidP="0065190F">
                            <w:r>
                              <w:t>Style Color: TIGER STRIPE</w:t>
                            </w:r>
                            <w:r w:rsidR="00A47189">
                              <w:t xml:space="preserve"> /BLACK</w:t>
                            </w:r>
                          </w:p>
                          <w:p w14:paraId="4832B8C0" w14:textId="77777777" w:rsidR="0065190F" w:rsidRPr="003503AC" w:rsidRDefault="0065190F" w:rsidP="0065190F">
                            <w:r>
                              <w:t xml:space="preserve">RM Color: BLACK </w:t>
                            </w:r>
                          </w:p>
                          <w:p w14:paraId="5CE67737" w14:textId="77777777" w:rsidR="0065190F" w:rsidRDefault="0065190F" w:rsidP="0065190F">
                            <w:r>
                              <w:t>Style Color: TFP</w:t>
                            </w:r>
                          </w:p>
                          <w:p w14:paraId="10784E2D" w14:textId="2FA7B862" w:rsidR="0065190F" w:rsidRDefault="0065190F" w:rsidP="0065190F">
                            <w:r>
                              <w:t xml:space="preserve">RM Color: TFP </w:t>
                            </w:r>
                            <w:r w:rsidR="004B107F">
                              <w:t>D</w:t>
                            </w:r>
                            <w:r>
                              <w:t>/S</w:t>
                            </w:r>
                          </w:p>
                          <w:p w14:paraId="39C3C91A" w14:textId="7CCD9440" w:rsidR="001952B6" w:rsidRPr="001952B6" w:rsidRDefault="001952B6" w:rsidP="001952B6">
                            <w:pPr>
                              <w:rPr>
                                <w:highlight w:val="yellow"/>
                              </w:rPr>
                            </w:pPr>
                            <w:r w:rsidRPr="001952B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2706CC3B" w14:textId="35270EE9" w:rsidR="001952B6" w:rsidRPr="003503AC" w:rsidRDefault="001952B6" w:rsidP="001952B6">
                            <w:r w:rsidRPr="001952B6">
                              <w:rPr>
                                <w:highlight w:val="yellow"/>
                              </w:rPr>
                              <w:t>RM Color: KUMUL D/S</w:t>
                            </w:r>
                          </w:p>
                          <w:p w14:paraId="5059675C" w14:textId="77777777" w:rsidR="001952B6" w:rsidRPr="003503AC" w:rsidRDefault="001952B6" w:rsidP="0065190F"/>
                          <w:p w14:paraId="725BDBFA" w14:textId="77777777" w:rsidR="0065190F" w:rsidRPr="003503AC" w:rsidRDefault="0065190F" w:rsidP="0065190F"/>
                          <w:p w14:paraId="4912F889" w14:textId="77777777" w:rsidR="0065190F" w:rsidRDefault="0065190F" w:rsidP="0065190F"/>
                        </w:txbxContent>
                      </v:textbox>
                    </v:shape>
                  </w:pict>
                </mc:Fallback>
              </mc:AlternateContent>
            </w:r>
          </w:p>
          <w:p w14:paraId="2CA9704E" w14:textId="4CFB29C8" w:rsidR="00E17A3E" w:rsidRPr="00E17A3E" w:rsidRDefault="00E17A3E" w:rsidP="00E17A3E"/>
          <w:p w14:paraId="4E86554A" w14:textId="7FFB4A20" w:rsidR="00E17A3E" w:rsidRPr="00E17A3E" w:rsidRDefault="00E17A3E" w:rsidP="00E17A3E"/>
          <w:p w14:paraId="3FAEB823" w14:textId="059F305F" w:rsidR="00E17A3E" w:rsidRPr="00E17A3E" w:rsidRDefault="00E17A3E" w:rsidP="00E17A3E"/>
          <w:p w14:paraId="67763BCE" w14:textId="1E92D6D3" w:rsidR="00E17A3E" w:rsidRPr="00E17A3E" w:rsidRDefault="00E17A3E" w:rsidP="00E17A3E"/>
          <w:p w14:paraId="066D7377" w14:textId="23A33056" w:rsidR="00E17A3E" w:rsidRPr="00E17A3E" w:rsidRDefault="001952B6" w:rsidP="00E17A3E">
            <w:r>
              <w:rPr>
                <w:noProof/>
              </w:rPr>
              <w:drawing>
                <wp:anchor distT="0" distB="0" distL="114300" distR="114300" simplePos="0" relativeHeight="251726848" behindDoc="0" locked="0" layoutInCell="1" allowOverlap="1" wp14:anchorId="3A000A05" wp14:editId="5AC96DF3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206375</wp:posOffset>
                  </wp:positionV>
                  <wp:extent cx="2247900" cy="1650591"/>
                  <wp:effectExtent l="0" t="0" r="0" b="6985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5469" cy="165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4C41EBD" w14:textId="3BD98A80" w:rsidR="00E17A3E" w:rsidRPr="00E17A3E" w:rsidRDefault="00E17A3E" w:rsidP="00E17A3E"/>
          <w:p w14:paraId="1B7FFB0F" w14:textId="7A5B170D" w:rsidR="00E17A3E" w:rsidRPr="00E17A3E" w:rsidRDefault="00E17A3E" w:rsidP="00E17A3E"/>
          <w:p w14:paraId="03BF2B75" w14:textId="2B7F39E5" w:rsidR="00E17A3E" w:rsidRDefault="001952B6" w:rsidP="00E17A3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24B44958" wp14:editId="7C8BF757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71120</wp:posOffset>
                      </wp:positionV>
                      <wp:extent cx="1074420" cy="522221"/>
                      <wp:effectExtent l="38100" t="0" r="30480" b="49530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74420" cy="52222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A8DA04" id="Straight Arrow Connector 27" o:spid="_x0000_s1026" type="#_x0000_t32" style="position:absolute;margin-left:125.75pt;margin-top:5.6pt;width:84.6pt;height:41.1pt;flip:x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B04ADF" w14:textId="0E569AD9" w:rsidR="00E17A3E" w:rsidRPr="00E17A3E" w:rsidRDefault="00E17A3E" w:rsidP="00E17A3E"/>
          <w:p w14:paraId="18A4F505" w14:textId="2A8B73D5" w:rsidR="00E17A3E" w:rsidRDefault="00E17A3E" w:rsidP="00E17A3E"/>
          <w:p w14:paraId="3C68742E" w14:textId="75CFC880" w:rsidR="006F3C1D" w:rsidRDefault="006F3C1D" w:rsidP="00E17A3E"/>
          <w:p w14:paraId="26E4B5CC" w14:textId="486D6378" w:rsidR="006F3C1D" w:rsidRDefault="006F3C1D" w:rsidP="00E17A3E"/>
          <w:p w14:paraId="565A827F" w14:textId="5647BFCB" w:rsidR="006F3C1D" w:rsidRDefault="006F3C1D" w:rsidP="00E17A3E"/>
          <w:p w14:paraId="501CE1A3" w14:textId="78ABF792" w:rsidR="006F3C1D" w:rsidRDefault="006F3C1D" w:rsidP="00E17A3E"/>
          <w:p w14:paraId="55F56CBB" w14:textId="77CF2531" w:rsidR="00E17A3E" w:rsidRDefault="005C7D6D" w:rsidP="00E17A3E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80800" behindDoc="0" locked="0" layoutInCell="1" allowOverlap="1" wp14:anchorId="60F242A7" wp14:editId="4A482761">
                      <wp:simplePos x="0" y="0"/>
                      <wp:positionH relativeFrom="column">
                        <wp:posOffset>3540125</wp:posOffset>
                      </wp:positionH>
                      <wp:positionV relativeFrom="paragraph">
                        <wp:posOffset>19685</wp:posOffset>
                      </wp:positionV>
                      <wp:extent cx="2125980" cy="3040380"/>
                      <wp:effectExtent l="0" t="0" r="26670" b="26670"/>
                      <wp:wrapNone/>
                      <wp:docPr id="30" name="Text Box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25980" cy="3040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07765DA" w14:textId="77777777" w:rsidR="004B107F" w:rsidRDefault="004B107F" w:rsidP="004B107F">
                                  <w:r>
                                    <w:t xml:space="preserve">Item: WEBBING 25MM S/S </w:t>
                                  </w:r>
                                </w:p>
                                <w:p w14:paraId="5F8B57AD" w14:textId="77777777" w:rsidR="004B107F" w:rsidRDefault="004B107F" w:rsidP="004B107F">
                                  <w:r>
                                    <w:t>Style Color: MCAM</w:t>
                                  </w:r>
                                </w:p>
                                <w:p w14:paraId="7FAF6EDF" w14:textId="77777777" w:rsidR="004B107F" w:rsidRDefault="004B107F" w:rsidP="004B107F">
                                  <w:r>
                                    <w:t>RM Color: MCAM S/S</w:t>
                                  </w:r>
                                </w:p>
                                <w:p w14:paraId="083D57DA" w14:textId="77777777" w:rsidR="004B107F" w:rsidRDefault="004B107F" w:rsidP="004B107F">
                                  <w:r>
                                    <w:t>Style Color: AOR1</w:t>
                                  </w:r>
                                </w:p>
                                <w:p w14:paraId="345FFCF8" w14:textId="77777777" w:rsidR="004B107F" w:rsidRPr="003503AC" w:rsidRDefault="004B107F" w:rsidP="004B107F">
                                  <w:r>
                                    <w:t>RM Color: AOR1 S/S</w:t>
                                  </w:r>
                                </w:p>
                                <w:p w14:paraId="61788777" w14:textId="77777777" w:rsidR="004B107F" w:rsidRDefault="004B107F" w:rsidP="004B107F">
                                  <w:r>
                                    <w:t>Style Color: AOR2</w:t>
                                  </w:r>
                                </w:p>
                                <w:p w14:paraId="67F1C41C" w14:textId="77777777" w:rsidR="004B107F" w:rsidRPr="003503AC" w:rsidRDefault="004B107F" w:rsidP="004B107F">
                                  <w:r>
                                    <w:t>RM Color: AOR2 S/S</w:t>
                                  </w:r>
                                </w:p>
                                <w:p w14:paraId="40FD44E2" w14:textId="1DA93C2C" w:rsidR="004B107F" w:rsidRDefault="004B107F" w:rsidP="004B107F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</w:p>
                                <w:p w14:paraId="4F485C5B" w14:textId="77777777" w:rsidR="004B107F" w:rsidRPr="003503AC" w:rsidRDefault="004B107F" w:rsidP="004B107F">
                                  <w:r>
                                    <w:t xml:space="preserve">RM Color: BLACK </w:t>
                                  </w:r>
                                </w:p>
                                <w:p w14:paraId="260BE920" w14:textId="77777777" w:rsidR="004B107F" w:rsidRDefault="004B107F" w:rsidP="004B107F">
                                  <w:r>
                                    <w:t>Style Color: TFP</w:t>
                                  </w:r>
                                </w:p>
                                <w:p w14:paraId="31FB30D7" w14:textId="3563E46E" w:rsidR="004B107F" w:rsidRDefault="004B107F" w:rsidP="004B107F">
                                  <w:r>
                                    <w:t>RM Color: TFP S/S</w:t>
                                  </w:r>
                                </w:p>
                                <w:p w14:paraId="77C1C9E6" w14:textId="77777777" w:rsidR="005C7D6D" w:rsidRPr="001952B6" w:rsidRDefault="005C7D6D" w:rsidP="005C7D6D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1952B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606B7676" w14:textId="210E79B5" w:rsidR="005C7D6D" w:rsidRPr="003503AC" w:rsidRDefault="005C7D6D" w:rsidP="005C7D6D">
                                  <w:r w:rsidRPr="001952B6">
                                    <w:rPr>
                                      <w:highlight w:val="yellow"/>
                                    </w:rPr>
                                    <w:t xml:space="preserve">RM Color: KUMUL </w:t>
                                  </w:r>
                                  <w:r>
                                    <w:rPr>
                                      <w:highlight w:val="yellow"/>
                                    </w:rPr>
                                    <w:t>S</w:t>
                                  </w:r>
                                  <w:r w:rsidRPr="001952B6">
                                    <w:rPr>
                                      <w:highlight w:val="yellow"/>
                                    </w:rPr>
                                    <w:t>/S</w:t>
                                  </w:r>
                                </w:p>
                                <w:p w14:paraId="543F3078" w14:textId="77777777" w:rsidR="005C7D6D" w:rsidRPr="003503AC" w:rsidRDefault="005C7D6D" w:rsidP="004B107F"/>
                                <w:p w14:paraId="0C8D7523" w14:textId="77777777" w:rsidR="004B107F" w:rsidRPr="003503AC" w:rsidRDefault="004B107F" w:rsidP="004B107F"/>
                                <w:p w14:paraId="29D368B4" w14:textId="77777777" w:rsidR="004B107F" w:rsidRDefault="004B107F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F242A7" id="Text Box 30" o:spid="_x0000_s1037" type="#_x0000_t202" style="position:absolute;margin-left:278.75pt;margin-top:1.55pt;width:167.4pt;height:239.4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" fillcolor="white [3201]" strokeweight=".5pt">
                      <v:textbox>
                        <w:txbxContent>
                          <w:p w14:paraId="607765DA" w14:textId="77777777" w:rsidR="004B107F" w:rsidRDefault="004B107F" w:rsidP="004B107F">
                            <w:r>
                              <w:t xml:space="preserve">Item: WEBBING 25MM S/S </w:t>
                            </w:r>
                          </w:p>
                          <w:p w14:paraId="5F8B57AD" w14:textId="77777777" w:rsidR="004B107F" w:rsidRDefault="004B107F" w:rsidP="004B107F">
                            <w:r>
                              <w:t>Style Color: MCAM</w:t>
                            </w:r>
                          </w:p>
                          <w:p w14:paraId="7FAF6EDF" w14:textId="77777777" w:rsidR="004B107F" w:rsidRDefault="004B107F" w:rsidP="004B107F">
                            <w:r>
                              <w:t>RM Color: MCAM S/S</w:t>
                            </w:r>
                          </w:p>
                          <w:p w14:paraId="083D57DA" w14:textId="77777777" w:rsidR="004B107F" w:rsidRDefault="004B107F" w:rsidP="004B107F">
                            <w:r>
                              <w:t>Style Color: AOR1</w:t>
                            </w:r>
                          </w:p>
                          <w:p w14:paraId="345FFCF8" w14:textId="77777777" w:rsidR="004B107F" w:rsidRPr="003503AC" w:rsidRDefault="004B107F" w:rsidP="004B107F">
                            <w:r>
                              <w:t>RM Color: AOR1 S/S</w:t>
                            </w:r>
                          </w:p>
                          <w:p w14:paraId="61788777" w14:textId="77777777" w:rsidR="004B107F" w:rsidRDefault="004B107F" w:rsidP="004B107F">
                            <w:r>
                              <w:t>Style Color: AOR2</w:t>
                            </w:r>
                          </w:p>
                          <w:p w14:paraId="67F1C41C" w14:textId="77777777" w:rsidR="004B107F" w:rsidRPr="003503AC" w:rsidRDefault="004B107F" w:rsidP="004B107F">
                            <w:r>
                              <w:t>RM Color: AOR2 S/S</w:t>
                            </w:r>
                          </w:p>
                          <w:p w14:paraId="40FD44E2" w14:textId="1DA93C2C" w:rsidR="004B107F" w:rsidRDefault="004B107F" w:rsidP="004B107F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</w:p>
                          <w:p w14:paraId="4F485C5B" w14:textId="77777777" w:rsidR="004B107F" w:rsidRPr="003503AC" w:rsidRDefault="004B107F" w:rsidP="004B107F">
                            <w:r>
                              <w:t xml:space="preserve">RM Color: BLACK </w:t>
                            </w:r>
                          </w:p>
                          <w:p w14:paraId="260BE920" w14:textId="77777777" w:rsidR="004B107F" w:rsidRDefault="004B107F" w:rsidP="004B107F">
                            <w:r>
                              <w:t>Style Color: TFP</w:t>
                            </w:r>
                          </w:p>
                          <w:p w14:paraId="31FB30D7" w14:textId="3563E46E" w:rsidR="004B107F" w:rsidRDefault="004B107F" w:rsidP="004B107F">
                            <w:r>
                              <w:t>RM Color: TFP S/S</w:t>
                            </w:r>
                          </w:p>
                          <w:p w14:paraId="77C1C9E6" w14:textId="77777777" w:rsidR="005C7D6D" w:rsidRPr="001952B6" w:rsidRDefault="005C7D6D" w:rsidP="005C7D6D">
                            <w:pPr>
                              <w:rPr>
                                <w:highlight w:val="yellow"/>
                              </w:rPr>
                            </w:pPr>
                            <w:r w:rsidRPr="001952B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606B7676" w14:textId="210E79B5" w:rsidR="005C7D6D" w:rsidRPr="003503AC" w:rsidRDefault="005C7D6D" w:rsidP="005C7D6D">
                            <w:r w:rsidRPr="001952B6">
                              <w:rPr>
                                <w:highlight w:val="yellow"/>
                              </w:rPr>
                              <w:t xml:space="preserve">RM Color: KUMUL </w:t>
                            </w:r>
                            <w:r>
                              <w:rPr>
                                <w:highlight w:val="yellow"/>
                              </w:rPr>
                              <w:t>S</w:t>
                            </w:r>
                            <w:r w:rsidRPr="001952B6">
                              <w:rPr>
                                <w:highlight w:val="yellow"/>
                              </w:rPr>
                              <w:t>/S</w:t>
                            </w:r>
                          </w:p>
                          <w:p w14:paraId="543F3078" w14:textId="77777777" w:rsidR="005C7D6D" w:rsidRPr="003503AC" w:rsidRDefault="005C7D6D" w:rsidP="004B107F"/>
                          <w:p w14:paraId="0C8D7523" w14:textId="77777777" w:rsidR="004B107F" w:rsidRPr="003503AC" w:rsidRDefault="004B107F" w:rsidP="004B107F"/>
                          <w:p w14:paraId="29D368B4" w14:textId="77777777" w:rsidR="004B107F" w:rsidRDefault="004B107F" w:rsidP="004B107F"/>
                        </w:txbxContent>
                      </v:textbox>
                    </v:shape>
                  </w:pict>
                </mc:Fallback>
              </mc:AlternateContent>
            </w:r>
          </w:p>
          <w:p w14:paraId="5092E999" w14:textId="6E240B37" w:rsidR="006F3C1D" w:rsidRPr="006F3C1D" w:rsidRDefault="005C7D6D" w:rsidP="006F3C1D">
            <w:pPr>
              <w:ind w:firstLine="720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5E794421" wp14:editId="2CF043CA">
                      <wp:simplePos x="0" y="0"/>
                      <wp:positionH relativeFrom="column">
                        <wp:posOffset>2023745</wp:posOffset>
                      </wp:positionH>
                      <wp:positionV relativeFrom="paragraph">
                        <wp:posOffset>1206500</wp:posOffset>
                      </wp:positionV>
                      <wp:extent cx="2217420" cy="128905"/>
                      <wp:effectExtent l="38100" t="0" r="11430" b="99695"/>
                      <wp:wrapNone/>
                      <wp:docPr id="4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17420" cy="12890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4D5C20" id="Straight Arrow Connector 41" o:spid="_x0000_s1026" type="#_x0000_t32" style="position:absolute;margin-left:159.35pt;margin-top:95pt;width:174.6pt;height:10.15pt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 wp14:anchorId="0A8A9726" wp14:editId="24BD6155">
                  <wp:simplePos x="0" y="0"/>
                  <wp:positionH relativeFrom="column">
                    <wp:posOffset>156845</wp:posOffset>
                  </wp:positionH>
                  <wp:positionV relativeFrom="paragraph">
                    <wp:posOffset>375920</wp:posOffset>
                  </wp:positionV>
                  <wp:extent cx="2305050" cy="1728470"/>
                  <wp:effectExtent l="0" t="0" r="0" b="5080"/>
                  <wp:wrapNone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1728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0F2E54A2" w14:textId="0B3651D6" w:rsidR="00E17A3E" w:rsidRDefault="00E17A3E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76B33" w:rsidRPr="00DE4BCC" w14:paraId="432498F0" w14:textId="77777777" w:rsidTr="002154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F07A3D2" w14:textId="77777777" w:rsidR="00076B33" w:rsidRPr="00DE4BCC" w:rsidRDefault="00076B33" w:rsidP="002154F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076B33" w:rsidRPr="00DE4BCC" w14:paraId="15A54793" w14:textId="77777777" w:rsidTr="005C7D6D">
        <w:trPr>
          <w:trHeight w:val="11303"/>
        </w:trPr>
        <w:tc>
          <w:tcPr>
            <w:tcW w:w="5000" w:type="pct"/>
          </w:tcPr>
          <w:p w14:paraId="7160F837" w14:textId="65A13A18" w:rsidR="004B6F8D" w:rsidRDefault="005C7D6D" w:rsidP="002154FF">
            <w:pPr>
              <w:ind w:firstLine="720"/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82848" behindDoc="0" locked="0" layoutInCell="1" allowOverlap="1" wp14:anchorId="32338126" wp14:editId="3F88FAC1">
                      <wp:simplePos x="0" y="0"/>
                      <wp:positionH relativeFrom="column">
                        <wp:posOffset>2526665</wp:posOffset>
                      </wp:positionH>
                      <wp:positionV relativeFrom="paragraph">
                        <wp:posOffset>101600</wp:posOffset>
                      </wp:positionV>
                      <wp:extent cx="2179320" cy="3040380"/>
                      <wp:effectExtent l="0" t="0" r="11430" b="26670"/>
                      <wp:wrapNone/>
                      <wp:docPr id="49" name="Text Box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79320" cy="3040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BD56433" w14:textId="2C485B09" w:rsidR="004B107F" w:rsidRDefault="004B107F" w:rsidP="004B107F">
                                  <w:r>
                                    <w:t xml:space="preserve">Item: WEBBING 25MM D/S </w:t>
                                  </w:r>
                                </w:p>
                                <w:p w14:paraId="1471B599" w14:textId="77777777" w:rsidR="004B107F" w:rsidRDefault="004B107F" w:rsidP="004B107F">
                                  <w:r>
                                    <w:t>Style Color: MCAM</w:t>
                                  </w:r>
                                </w:p>
                                <w:p w14:paraId="6950637B" w14:textId="204E37E6" w:rsidR="004B107F" w:rsidRDefault="004B107F" w:rsidP="004B107F">
                                  <w:r>
                                    <w:t>RM Color: MCAM D/S</w:t>
                                  </w:r>
                                </w:p>
                                <w:p w14:paraId="4C0548AA" w14:textId="77777777" w:rsidR="004B107F" w:rsidRDefault="004B107F" w:rsidP="004B107F">
                                  <w:r>
                                    <w:t>Style Color: AOR1</w:t>
                                  </w:r>
                                </w:p>
                                <w:p w14:paraId="01C17994" w14:textId="20DBCF7A" w:rsidR="004B107F" w:rsidRPr="003503AC" w:rsidRDefault="004B107F" w:rsidP="004B107F">
                                  <w:r>
                                    <w:t>RM Color: AOR1 D/S</w:t>
                                  </w:r>
                                </w:p>
                                <w:p w14:paraId="7661D1BE" w14:textId="77777777" w:rsidR="004B107F" w:rsidRDefault="004B107F" w:rsidP="004B107F">
                                  <w:r>
                                    <w:t>Style Color: AOR2</w:t>
                                  </w:r>
                                </w:p>
                                <w:p w14:paraId="21B861F6" w14:textId="16787E5E" w:rsidR="004B107F" w:rsidRPr="003503AC" w:rsidRDefault="004B107F" w:rsidP="004B107F">
                                  <w:r>
                                    <w:t>RM Color: AOR2 D/S</w:t>
                                  </w:r>
                                </w:p>
                                <w:p w14:paraId="3992CF31" w14:textId="133B9F12" w:rsidR="004B107F" w:rsidRDefault="004B107F" w:rsidP="004B107F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</w:p>
                                <w:p w14:paraId="502366D0" w14:textId="77777777" w:rsidR="004B107F" w:rsidRPr="003503AC" w:rsidRDefault="004B107F" w:rsidP="004B107F">
                                  <w:r>
                                    <w:t xml:space="preserve">RM Color: BLACK </w:t>
                                  </w:r>
                                </w:p>
                                <w:p w14:paraId="792C157F" w14:textId="77777777" w:rsidR="004B107F" w:rsidRDefault="004B107F" w:rsidP="004B107F">
                                  <w:r>
                                    <w:t>Style Color: TFP</w:t>
                                  </w:r>
                                </w:p>
                                <w:p w14:paraId="2B41A478" w14:textId="68FFB981" w:rsidR="004B107F" w:rsidRDefault="004B107F" w:rsidP="004B107F">
                                  <w:r>
                                    <w:t>RM Color: TFP D/S</w:t>
                                  </w:r>
                                </w:p>
                                <w:p w14:paraId="02FDC00E" w14:textId="77777777" w:rsidR="005C7D6D" w:rsidRPr="001952B6" w:rsidRDefault="005C7D6D" w:rsidP="005C7D6D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1952B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5BBD8272" w14:textId="77777777" w:rsidR="005C7D6D" w:rsidRPr="003503AC" w:rsidRDefault="005C7D6D" w:rsidP="005C7D6D">
                                  <w:r w:rsidRPr="001952B6">
                                    <w:rPr>
                                      <w:highlight w:val="yellow"/>
                                    </w:rPr>
                                    <w:t>RM Color: KUMUL D/S</w:t>
                                  </w:r>
                                </w:p>
                                <w:p w14:paraId="357C7769" w14:textId="77777777" w:rsidR="005C7D6D" w:rsidRPr="003503AC" w:rsidRDefault="005C7D6D" w:rsidP="004B107F"/>
                                <w:p w14:paraId="104F68D6" w14:textId="77777777" w:rsidR="004B107F" w:rsidRPr="003503AC" w:rsidRDefault="004B107F" w:rsidP="004B107F"/>
                                <w:p w14:paraId="51759A08" w14:textId="77777777" w:rsidR="004B107F" w:rsidRDefault="004B107F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338126" id="Text Box 49" o:spid="_x0000_s1038" type="#_x0000_t202" style="position:absolute;left:0;text-align:left;margin-left:198.95pt;margin-top:8pt;width:171.6pt;height:239.4pt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" fillcolor="white [3201]" strokeweight=".5pt">
                      <v:textbox>
                        <w:txbxContent>
                          <w:p w14:paraId="0BD56433" w14:textId="2C485B09" w:rsidR="004B107F" w:rsidRDefault="004B107F" w:rsidP="004B107F">
                            <w:r>
                              <w:t xml:space="preserve">Item: WEBBING 25MM D/S </w:t>
                            </w:r>
                          </w:p>
                          <w:p w14:paraId="1471B599" w14:textId="77777777" w:rsidR="004B107F" w:rsidRDefault="004B107F" w:rsidP="004B107F">
                            <w:r>
                              <w:t>Style Color: MCAM</w:t>
                            </w:r>
                          </w:p>
                          <w:p w14:paraId="6950637B" w14:textId="204E37E6" w:rsidR="004B107F" w:rsidRDefault="004B107F" w:rsidP="004B107F">
                            <w:r>
                              <w:t>RM Color: MCAM D/S</w:t>
                            </w:r>
                          </w:p>
                          <w:p w14:paraId="4C0548AA" w14:textId="77777777" w:rsidR="004B107F" w:rsidRDefault="004B107F" w:rsidP="004B107F">
                            <w:r>
                              <w:t>Style Color: AOR1</w:t>
                            </w:r>
                          </w:p>
                          <w:p w14:paraId="01C17994" w14:textId="20DBCF7A" w:rsidR="004B107F" w:rsidRPr="003503AC" w:rsidRDefault="004B107F" w:rsidP="004B107F">
                            <w:r>
                              <w:t>RM Color: AOR1 D/S</w:t>
                            </w:r>
                          </w:p>
                          <w:p w14:paraId="7661D1BE" w14:textId="77777777" w:rsidR="004B107F" w:rsidRDefault="004B107F" w:rsidP="004B107F">
                            <w:r>
                              <w:t>Style Color: AOR2</w:t>
                            </w:r>
                          </w:p>
                          <w:p w14:paraId="21B861F6" w14:textId="16787E5E" w:rsidR="004B107F" w:rsidRPr="003503AC" w:rsidRDefault="004B107F" w:rsidP="004B107F">
                            <w:r>
                              <w:t>RM Color: AOR2 D/S</w:t>
                            </w:r>
                          </w:p>
                          <w:p w14:paraId="3992CF31" w14:textId="133B9F12" w:rsidR="004B107F" w:rsidRDefault="004B107F" w:rsidP="004B107F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</w:p>
                          <w:p w14:paraId="502366D0" w14:textId="77777777" w:rsidR="004B107F" w:rsidRPr="003503AC" w:rsidRDefault="004B107F" w:rsidP="004B107F">
                            <w:r>
                              <w:t xml:space="preserve">RM Color: BLACK </w:t>
                            </w:r>
                          </w:p>
                          <w:p w14:paraId="792C157F" w14:textId="77777777" w:rsidR="004B107F" w:rsidRDefault="004B107F" w:rsidP="004B107F">
                            <w:r>
                              <w:t>Style Color: TFP</w:t>
                            </w:r>
                          </w:p>
                          <w:p w14:paraId="2B41A478" w14:textId="68FFB981" w:rsidR="004B107F" w:rsidRDefault="004B107F" w:rsidP="004B107F">
                            <w:r>
                              <w:t>RM Color: TFP D/S</w:t>
                            </w:r>
                          </w:p>
                          <w:p w14:paraId="02FDC00E" w14:textId="77777777" w:rsidR="005C7D6D" w:rsidRPr="001952B6" w:rsidRDefault="005C7D6D" w:rsidP="005C7D6D">
                            <w:pPr>
                              <w:rPr>
                                <w:highlight w:val="yellow"/>
                              </w:rPr>
                            </w:pPr>
                            <w:r w:rsidRPr="001952B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5BBD8272" w14:textId="77777777" w:rsidR="005C7D6D" w:rsidRPr="003503AC" w:rsidRDefault="005C7D6D" w:rsidP="005C7D6D">
                            <w:r w:rsidRPr="001952B6">
                              <w:rPr>
                                <w:highlight w:val="yellow"/>
                              </w:rPr>
                              <w:t>RM Color: KUMUL D/S</w:t>
                            </w:r>
                          </w:p>
                          <w:p w14:paraId="357C7769" w14:textId="77777777" w:rsidR="005C7D6D" w:rsidRPr="003503AC" w:rsidRDefault="005C7D6D" w:rsidP="004B107F"/>
                          <w:p w14:paraId="104F68D6" w14:textId="77777777" w:rsidR="004B107F" w:rsidRPr="003503AC" w:rsidRDefault="004B107F" w:rsidP="004B107F"/>
                          <w:p w14:paraId="51759A08" w14:textId="77777777" w:rsidR="004B107F" w:rsidRDefault="004B107F" w:rsidP="004B107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744256" behindDoc="0" locked="0" layoutInCell="1" allowOverlap="1" wp14:anchorId="1E2AB589" wp14:editId="40BB4C84">
                  <wp:simplePos x="0" y="0"/>
                  <wp:positionH relativeFrom="column">
                    <wp:posOffset>126365</wp:posOffset>
                  </wp:positionH>
                  <wp:positionV relativeFrom="paragraph">
                    <wp:posOffset>257810</wp:posOffset>
                  </wp:positionV>
                  <wp:extent cx="1847850" cy="3064510"/>
                  <wp:effectExtent l="0" t="0" r="0" b="2540"/>
                  <wp:wrapNone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97" r="14904" b="7692"/>
                          <a:stretch/>
                        </pic:blipFill>
                        <pic:spPr bwMode="auto">
                          <a:xfrm>
                            <a:off x="0" y="0"/>
                            <a:ext cx="1847850" cy="3064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24504E1C" wp14:editId="05252303">
                      <wp:simplePos x="0" y="0"/>
                      <wp:positionH relativeFrom="column">
                        <wp:posOffset>1076325</wp:posOffset>
                      </wp:positionH>
                      <wp:positionV relativeFrom="paragraph">
                        <wp:posOffset>747395</wp:posOffset>
                      </wp:positionV>
                      <wp:extent cx="1552575" cy="47625"/>
                      <wp:effectExtent l="19050" t="76200" r="28575" b="47625"/>
                      <wp:wrapNone/>
                      <wp:docPr id="47" name="Straight Arrow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2575" cy="476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F94E42" id="Straight Arrow Connector 47" o:spid="_x0000_s1026" type="#_x0000_t32" style="position:absolute;margin-left:84.75pt;margin-top:58.85pt;width:122.25pt;height:3.75pt;flip:x y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B101B91" w14:textId="4E3F18A4" w:rsidR="00076B33" w:rsidRDefault="00076B33" w:rsidP="002154FF">
            <w:pPr>
              <w:ind w:firstLine="720"/>
            </w:pPr>
          </w:p>
          <w:p w14:paraId="01222427" w14:textId="4EA0812A" w:rsidR="004B6F8D" w:rsidRPr="004B6F8D" w:rsidRDefault="004B6F8D" w:rsidP="004B6F8D"/>
          <w:p w14:paraId="23ABB84A" w14:textId="58445E9F" w:rsidR="004B6F8D" w:rsidRPr="004B6F8D" w:rsidRDefault="004B6F8D" w:rsidP="004B6F8D"/>
          <w:p w14:paraId="0C0A4DBA" w14:textId="570E1989" w:rsidR="004B6F8D" w:rsidRPr="004B6F8D" w:rsidRDefault="004B6F8D" w:rsidP="004B6F8D"/>
          <w:p w14:paraId="7FC722F3" w14:textId="2AB01641" w:rsidR="004B6F8D" w:rsidRPr="004B6F8D" w:rsidRDefault="004B6F8D" w:rsidP="004B6F8D"/>
          <w:p w14:paraId="098FD0ED" w14:textId="12395AE7" w:rsidR="004B6F8D" w:rsidRPr="004B6F8D" w:rsidRDefault="004B6F8D" w:rsidP="004B6F8D"/>
          <w:p w14:paraId="01C9C9E6" w14:textId="64940127" w:rsidR="004B6F8D" w:rsidRPr="004B6F8D" w:rsidRDefault="004B6F8D" w:rsidP="004B6F8D"/>
          <w:p w14:paraId="5263C038" w14:textId="48FC857E" w:rsidR="004B6F8D" w:rsidRPr="004B6F8D" w:rsidRDefault="004B6F8D" w:rsidP="004B6F8D"/>
          <w:p w14:paraId="2F89B1CE" w14:textId="217B965E" w:rsidR="004B6F8D" w:rsidRDefault="004B6F8D" w:rsidP="004B6F8D"/>
          <w:p w14:paraId="20B50743" w14:textId="2015B81D" w:rsidR="004B6F8D" w:rsidRDefault="004B6F8D" w:rsidP="004B6F8D"/>
          <w:p w14:paraId="2A1088B0" w14:textId="0FC0F551" w:rsidR="004B6F8D" w:rsidRDefault="004B6F8D" w:rsidP="004B6F8D"/>
          <w:p w14:paraId="7CC7B208" w14:textId="4F98C3AD" w:rsidR="004B6F8D" w:rsidRPr="004B6F8D" w:rsidRDefault="004B6F8D" w:rsidP="004B6F8D"/>
          <w:p w14:paraId="63E8C091" w14:textId="6104080A" w:rsidR="004B6F8D" w:rsidRDefault="004B6F8D" w:rsidP="004B6F8D"/>
          <w:p w14:paraId="4336A58F" w14:textId="4AA32338" w:rsidR="004B6F8D" w:rsidRDefault="005C7D6D" w:rsidP="004B6F8D">
            <w:pPr>
              <w:tabs>
                <w:tab w:val="left" w:pos="5535"/>
              </w:tabs>
            </w:pPr>
            <w:r>
              <w:rPr>
                <w:noProof/>
              </w:rPr>
              <w:drawing>
                <wp:anchor distT="0" distB="0" distL="114300" distR="114300" simplePos="0" relativeHeight="252000256" behindDoc="1" locked="0" layoutInCell="1" allowOverlap="1" wp14:anchorId="19C83556" wp14:editId="3B9C7CBD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890270</wp:posOffset>
                  </wp:positionV>
                  <wp:extent cx="1693545" cy="2621280"/>
                  <wp:effectExtent l="0" t="0" r="1905" b="7620"/>
                  <wp:wrapNone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97" t="6198" r="14904" b="7691"/>
                          <a:stretch/>
                        </pic:blipFill>
                        <pic:spPr bwMode="auto">
                          <a:xfrm>
                            <a:off x="0" y="0"/>
                            <a:ext cx="1693545" cy="26212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2ECDD980" wp14:editId="3BDE9588">
                      <wp:simplePos x="0" y="0"/>
                      <wp:positionH relativeFrom="column">
                        <wp:posOffset>1177925</wp:posOffset>
                      </wp:positionH>
                      <wp:positionV relativeFrom="paragraph">
                        <wp:posOffset>1621790</wp:posOffset>
                      </wp:positionV>
                      <wp:extent cx="1851660" cy="411480"/>
                      <wp:effectExtent l="38100" t="0" r="15240" b="83820"/>
                      <wp:wrapNone/>
                      <wp:docPr id="57" name="Straight Arrow Connector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51660" cy="4114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0583F8" id="Straight Arrow Connector 57" o:spid="_x0000_s1026" type="#_x0000_t32" style="position:absolute;margin-left:92.75pt;margin-top:127.7pt;width:145.8pt;height:32.4pt;flip:x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38DAFD0" w14:textId="208CC401" w:rsidR="004B6F8D" w:rsidRDefault="004B6F8D" w:rsidP="004B6F8D"/>
          <w:p w14:paraId="6A66B0D9" w14:textId="135CF582" w:rsidR="004B6F8D" w:rsidRDefault="005C7D6D" w:rsidP="004B6F8D">
            <w:pPr>
              <w:jc w:val="center"/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02304" behindDoc="0" locked="0" layoutInCell="1" allowOverlap="1" wp14:anchorId="673E97D2" wp14:editId="4B102784">
                      <wp:simplePos x="0" y="0"/>
                      <wp:positionH relativeFrom="column">
                        <wp:posOffset>3021965</wp:posOffset>
                      </wp:positionH>
                      <wp:positionV relativeFrom="paragraph">
                        <wp:posOffset>193040</wp:posOffset>
                      </wp:positionV>
                      <wp:extent cx="2598420" cy="1752600"/>
                      <wp:effectExtent l="0" t="0" r="11430" b="19050"/>
                      <wp:wrapNone/>
                      <wp:docPr id="130" name="Text Box 1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8420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95CBF57" w14:textId="49670B8D" w:rsidR="004B107F" w:rsidRDefault="004B107F" w:rsidP="004B107F">
                                  <w:r>
                                    <w:t>Item: #8 ZIPPER CHAIN &amp; SLIDER WITH 3</w:t>
                                  </w:r>
                                  <w:r w:rsidR="000270DB">
                                    <w:t>MM NEW PARA CORD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26256E15" w14:textId="58CBAA4D" w:rsidR="004B107F" w:rsidRDefault="004B107F" w:rsidP="004B107F">
                                  <w:r>
                                    <w:t>Style Color: MCAM</w:t>
                                  </w:r>
                                  <w:r w:rsidR="005C7D6D">
                                    <w:t xml:space="preserve"> / AOR1 / TFP</w:t>
                                  </w:r>
                                </w:p>
                                <w:p w14:paraId="04FCF0AD" w14:textId="0622342F" w:rsidR="004B107F" w:rsidRDefault="004B107F" w:rsidP="004B107F">
                                  <w:r>
                                    <w:t xml:space="preserve">RM Color: </w:t>
                                  </w:r>
                                  <w:r w:rsidR="000270DB">
                                    <w:t>CBK</w:t>
                                  </w:r>
                                </w:p>
                                <w:p w14:paraId="2DB7BA0B" w14:textId="77777777" w:rsidR="004B107F" w:rsidRDefault="004B107F" w:rsidP="004B107F">
                                  <w:r>
                                    <w:t>Style Color: AOR2</w:t>
                                  </w:r>
                                </w:p>
                                <w:p w14:paraId="7C6905FE" w14:textId="7CDD6B0B" w:rsidR="004B107F" w:rsidRPr="003503AC" w:rsidRDefault="004B107F" w:rsidP="004B107F">
                                  <w:r>
                                    <w:t>RM Color: RG</w:t>
                                  </w:r>
                                </w:p>
                                <w:p w14:paraId="6417E4D8" w14:textId="19C1245C" w:rsidR="004B107F" w:rsidRDefault="004B107F" w:rsidP="004B107F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  <w:r w:rsidR="005C7D6D">
                                    <w:t xml:space="preserve"> / </w:t>
                                  </w:r>
                                  <w:r w:rsidR="005C7D6D" w:rsidRPr="005C7D6D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7A1154E7" w14:textId="18512391" w:rsidR="004B107F" w:rsidRPr="003503AC" w:rsidRDefault="004B107F" w:rsidP="004B107F">
                                  <w:r>
                                    <w:t xml:space="preserve">RM Color: </w:t>
                                  </w:r>
                                  <w:r w:rsidRPr="005C7D6D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05F30DBE" w14:textId="77777777" w:rsidR="004B107F" w:rsidRDefault="004B107F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3E97D2" id="Text Box 130" o:spid="_x0000_s1039" type="#_x0000_t202" style="position:absolute;left:0;text-align:left;margin-left:237.95pt;margin-top:15.2pt;width:204.6pt;height:138pt;z-index:25200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" fillcolor="white [3201]" strokeweight=".5pt">
                      <v:textbox>
                        <w:txbxContent>
                          <w:p w14:paraId="695CBF57" w14:textId="49670B8D" w:rsidR="004B107F" w:rsidRDefault="004B107F" w:rsidP="004B107F">
                            <w:r>
                              <w:t>Item: #8 ZIPPER CHAIN &amp; SLIDER WITH 3</w:t>
                            </w:r>
                            <w:r w:rsidR="000270DB">
                              <w:t>MM NEW PARA CORD</w:t>
                            </w:r>
                            <w:r>
                              <w:t xml:space="preserve"> </w:t>
                            </w:r>
                          </w:p>
                          <w:p w14:paraId="26256E15" w14:textId="58CBAA4D" w:rsidR="004B107F" w:rsidRDefault="004B107F" w:rsidP="004B107F">
                            <w:r>
                              <w:t>Style Color: MCAM</w:t>
                            </w:r>
                            <w:r w:rsidR="005C7D6D">
                              <w:t xml:space="preserve"> / AOR1 / TFP</w:t>
                            </w:r>
                          </w:p>
                          <w:p w14:paraId="04FCF0AD" w14:textId="0622342F" w:rsidR="004B107F" w:rsidRDefault="004B107F" w:rsidP="004B107F">
                            <w:r>
                              <w:t xml:space="preserve">RM Color: </w:t>
                            </w:r>
                            <w:r w:rsidR="000270DB">
                              <w:t>CBK</w:t>
                            </w:r>
                          </w:p>
                          <w:p w14:paraId="2DB7BA0B" w14:textId="77777777" w:rsidR="004B107F" w:rsidRDefault="004B107F" w:rsidP="004B107F">
                            <w:r>
                              <w:t>Style Color: AOR2</w:t>
                            </w:r>
                          </w:p>
                          <w:p w14:paraId="7C6905FE" w14:textId="7CDD6B0B" w:rsidR="004B107F" w:rsidRPr="003503AC" w:rsidRDefault="004B107F" w:rsidP="004B107F">
                            <w:r>
                              <w:t>RM Color: RG</w:t>
                            </w:r>
                          </w:p>
                          <w:p w14:paraId="6417E4D8" w14:textId="19C1245C" w:rsidR="004B107F" w:rsidRDefault="004B107F" w:rsidP="004B107F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  <w:r w:rsidR="005C7D6D">
                              <w:t xml:space="preserve"> / </w:t>
                            </w:r>
                            <w:r w:rsidR="005C7D6D" w:rsidRPr="005C7D6D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7A1154E7" w14:textId="18512391" w:rsidR="004B107F" w:rsidRPr="003503AC" w:rsidRDefault="004B107F" w:rsidP="004B107F">
                            <w:r>
                              <w:t xml:space="preserve">RM Color: </w:t>
                            </w:r>
                            <w:r w:rsidRPr="005C7D6D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05F30DBE" w14:textId="77777777" w:rsidR="004B107F" w:rsidRDefault="004B107F" w:rsidP="004B107F"/>
                        </w:txbxContent>
                      </v:textbox>
                    </v:shape>
                  </w:pict>
                </mc:Fallback>
              </mc:AlternateContent>
            </w:r>
          </w:p>
          <w:p w14:paraId="3E78F21A" w14:textId="289C6860" w:rsidR="001D1045" w:rsidRPr="001D1045" w:rsidRDefault="001D1045" w:rsidP="001D1045"/>
          <w:p w14:paraId="51C56B96" w14:textId="5C8499A8" w:rsidR="001D1045" w:rsidRPr="001D1045" w:rsidRDefault="001D1045" w:rsidP="001D1045"/>
          <w:p w14:paraId="0215EB23" w14:textId="59D14246" w:rsidR="001D1045" w:rsidRPr="001D1045" w:rsidRDefault="001D1045" w:rsidP="001D1045"/>
          <w:p w14:paraId="3FCF66C5" w14:textId="290AD4DD" w:rsidR="001D1045" w:rsidRPr="001D1045" w:rsidRDefault="001D1045" w:rsidP="001D1045"/>
          <w:p w14:paraId="1675184F" w14:textId="79F27D89" w:rsidR="001D1045" w:rsidRPr="001D1045" w:rsidRDefault="005C7D6D" w:rsidP="001D104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62565550" wp14:editId="7967CE94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160655</wp:posOffset>
                      </wp:positionV>
                      <wp:extent cx="1485900" cy="1196340"/>
                      <wp:effectExtent l="38100" t="0" r="19050" b="60960"/>
                      <wp:wrapNone/>
                      <wp:docPr id="45" name="Straight Arrow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85900" cy="1196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3C505A" id="Straight Arrow Connector 45" o:spid="_x0000_s1026" type="#_x0000_t32" style="position:absolute;margin-left:119.15pt;margin-top:12.65pt;width:117pt;height:94.2pt;flip:x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5665B69" w14:textId="51234BB2" w:rsidR="001D1045" w:rsidRPr="001D1045" w:rsidRDefault="001D1045" w:rsidP="001D1045"/>
          <w:p w14:paraId="6FA21564" w14:textId="6959153B" w:rsidR="001D1045" w:rsidRPr="001D1045" w:rsidRDefault="001D1045" w:rsidP="001D1045"/>
          <w:p w14:paraId="1235CD19" w14:textId="19906BE7" w:rsidR="001D1045" w:rsidRDefault="005C7D6D" w:rsidP="001D1045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9104" behindDoc="0" locked="0" layoutInCell="1" allowOverlap="1" wp14:anchorId="7A7A6075" wp14:editId="13D293D7">
                      <wp:simplePos x="0" y="0"/>
                      <wp:positionH relativeFrom="column">
                        <wp:posOffset>1193165</wp:posOffset>
                      </wp:positionH>
                      <wp:positionV relativeFrom="paragraph">
                        <wp:posOffset>71120</wp:posOffset>
                      </wp:positionV>
                      <wp:extent cx="1752600" cy="731520"/>
                      <wp:effectExtent l="38100" t="38100" r="19050" b="30480"/>
                      <wp:wrapNone/>
                      <wp:docPr id="48" name="Straight Arrow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52600" cy="7315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23B4FB" id="Straight Arrow Connector 48" o:spid="_x0000_s1026" type="#_x0000_t32" style="position:absolute;margin-left:93.95pt;margin-top:5.6pt;width:138pt;height:57.6pt;flip:x y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6E6D268" w14:textId="00BE7BF9" w:rsidR="001D1045" w:rsidRPr="001D1045" w:rsidRDefault="001D1045" w:rsidP="001D1045"/>
          <w:p w14:paraId="659EEF93" w14:textId="56A84DB2" w:rsidR="001D1045" w:rsidRDefault="001D1045" w:rsidP="001D1045"/>
          <w:p w14:paraId="2DFB8CE1" w14:textId="1307193D" w:rsidR="001D1045" w:rsidRDefault="005C7D6D" w:rsidP="001D1045">
            <w:pPr>
              <w:ind w:firstLine="720"/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75008" behindDoc="0" locked="0" layoutInCell="1" allowOverlap="1" wp14:anchorId="520620EE" wp14:editId="4F050448">
                      <wp:simplePos x="0" y="0"/>
                      <wp:positionH relativeFrom="column">
                        <wp:posOffset>2945765</wp:posOffset>
                      </wp:positionH>
                      <wp:positionV relativeFrom="paragraph">
                        <wp:posOffset>34925</wp:posOffset>
                      </wp:positionV>
                      <wp:extent cx="1607820" cy="670560"/>
                      <wp:effectExtent l="0" t="0" r="11430" b="15240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7820" cy="6705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DC2F46" w14:textId="1C1B8AED" w:rsidR="005C7D6D" w:rsidRDefault="005C7D6D" w:rsidP="004B107F">
                                  <w:r>
                                    <w:t xml:space="preserve">Item: HEAT TUBE </w:t>
                                  </w:r>
                                </w:p>
                                <w:p w14:paraId="240E422F" w14:textId="4C5B245D" w:rsidR="005C7D6D" w:rsidRDefault="005C7D6D" w:rsidP="004B107F">
                                  <w:r>
                                    <w:t>Style Color: ALL COLOR</w:t>
                                  </w:r>
                                </w:p>
                                <w:p w14:paraId="46F20FCF" w14:textId="77777777" w:rsidR="005C7D6D" w:rsidRPr="003503AC" w:rsidRDefault="005C7D6D" w:rsidP="004B107F">
                                  <w:r>
                                    <w:t xml:space="preserve">RM Color: </w:t>
                                  </w:r>
                                  <w:r w:rsidRPr="005C7D6D"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4F55503D" w14:textId="77777777" w:rsidR="005C7D6D" w:rsidRDefault="005C7D6D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0620EE" id="Text Box 31" o:spid="_x0000_s1040" type="#_x0000_t202" style="position:absolute;left:0;text-align:left;margin-left:231.95pt;margin-top:2.75pt;width:126.6pt;height:52.8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" fillcolor="white [3201]" strokeweight=".5pt">
                      <v:textbox>
                        <w:txbxContent>
                          <w:p w14:paraId="12DC2F46" w14:textId="1C1B8AED" w:rsidR="005C7D6D" w:rsidRDefault="005C7D6D" w:rsidP="004B107F">
                            <w:r>
                              <w:t xml:space="preserve">Item: HEAT TUBE </w:t>
                            </w:r>
                          </w:p>
                          <w:p w14:paraId="240E422F" w14:textId="4C5B245D" w:rsidR="005C7D6D" w:rsidRDefault="005C7D6D" w:rsidP="004B107F">
                            <w:r>
                              <w:t>Style Color: ALL COLOR</w:t>
                            </w:r>
                          </w:p>
                          <w:p w14:paraId="46F20FCF" w14:textId="77777777" w:rsidR="005C7D6D" w:rsidRPr="003503AC" w:rsidRDefault="005C7D6D" w:rsidP="004B107F">
                            <w:r>
                              <w:t xml:space="preserve">RM Color: </w:t>
                            </w:r>
                            <w:r w:rsidRPr="005C7D6D"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4F55503D" w14:textId="77777777" w:rsidR="005C7D6D" w:rsidRDefault="005C7D6D" w:rsidP="004B107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77056" behindDoc="0" locked="0" layoutInCell="1" allowOverlap="1" wp14:anchorId="00321B5F" wp14:editId="1645CA9F">
                      <wp:simplePos x="0" y="0"/>
                      <wp:positionH relativeFrom="column">
                        <wp:posOffset>1505585</wp:posOffset>
                      </wp:positionH>
                      <wp:positionV relativeFrom="paragraph">
                        <wp:posOffset>172085</wp:posOffset>
                      </wp:positionV>
                      <wp:extent cx="1478280" cy="106680"/>
                      <wp:effectExtent l="38100" t="0" r="26670" b="83820"/>
                      <wp:wrapNone/>
                      <wp:docPr id="46" name="Straight Arrow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478280" cy="1066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D159AE" id="Straight Arrow Connector 46" o:spid="_x0000_s1026" type="#_x0000_t32" style="position:absolute;margin-left:118.55pt;margin-top:13.55pt;width:116.4pt;height:8.4pt;flip:x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C21C149" w14:textId="14C2FA05" w:rsidR="001D1045" w:rsidRDefault="001D1045" w:rsidP="001D1045">
            <w:pPr>
              <w:tabs>
                <w:tab w:val="left" w:pos="5325"/>
              </w:tabs>
            </w:pPr>
            <w:r>
              <w:tab/>
            </w:r>
          </w:p>
          <w:p w14:paraId="1915047D" w14:textId="2A11BB46" w:rsidR="008B5322" w:rsidRPr="008B5322" w:rsidRDefault="008B5322" w:rsidP="008B5322"/>
          <w:p w14:paraId="52BAE09E" w14:textId="1E0FFD80" w:rsidR="008B5322" w:rsidRDefault="008B5322" w:rsidP="008B5322"/>
          <w:p w14:paraId="15E88E3C" w14:textId="43C8DCEC" w:rsidR="008B5322" w:rsidRPr="008B5322" w:rsidRDefault="008B5322" w:rsidP="008B5322">
            <w:pPr>
              <w:tabs>
                <w:tab w:val="left" w:pos="5655"/>
              </w:tabs>
            </w:pPr>
            <w:r>
              <w:tab/>
            </w:r>
          </w:p>
        </w:tc>
      </w:tr>
    </w:tbl>
    <w:p w14:paraId="356A1319" w14:textId="28B98705" w:rsidR="004B107F" w:rsidRDefault="004B107F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107F" w:rsidRPr="00DE4BCC" w14:paraId="6D135833" w14:textId="77777777" w:rsidTr="00BF25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7316598" w14:textId="35B33043" w:rsidR="004B107F" w:rsidRPr="00DE4BCC" w:rsidRDefault="004B107F" w:rsidP="00BF250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4B107F" w:rsidRPr="00DE4BCC" w14:paraId="11B729DB" w14:textId="77777777" w:rsidTr="00AA7E61">
        <w:trPr>
          <w:trHeight w:val="12023"/>
        </w:trPr>
        <w:tc>
          <w:tcPr>
            <w:tcW w:w="5000" w:type="pct"/>
          </w:tcPr>
          <w:p w14:paraId="76251EB4" w14:textId="62841DC5" w:rsidR="004B107F" w:rsidRPr="001D1045" w:rsidRDefault="00DB2AC5" w:rsidP="00AA7E61">
            <w:pPr>
              <w:tabs>
                <w:tab w:val="left" w:pos="5535"/>
              </w:tabs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1998208" behindDoc="0" locked="0" layoutInCell="1" allowOverlap="1" wp14:anchorId="3CDB2F86" wp14:editId="60C3F38E">
                      <wp:simplePos x="0" y="0"/>
                      <wp:positionH relativeFrom="column">
                        <wp:posOffset>2861945</wp:posOffset>
                      </wp:positionH>
                      <wp:positionV relativeFrom="paragraph">
                        <wp:posOffset>212090</wp:posOffset>
                      </wp:positionV>
                      <wp:extent cx="2644140" cy="2537460"/>
                      <wp:effectExtent l="0" t="0" r="22860" b="15240"/>
                      <wp:wrapNone/>
                      <wp:docPr id="117" name="Text Box 1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44140" cy="2537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2578A18" w14:textId="1B0F3562" w:rsidR="004B107F" w:rsidRDefault="004B107F" w:rsidP="004B107F">
                                  <w:r>
                                    <w:t xml:space="preserve">Item: </w:t>
                                  </w:r>
                                  <w:r w:rsidR="00AC3915">
                                    <w:t xml:space="preserve">25MM FOLDABLE ELASTIC 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4359729E" w14:textId="77777777" w:rsidR="004B107F" w:rsidRDefault="004B107F" w:rsidP="004B107F">
                                  <w:r>
                                    <w:t>Style Color: MCAM</w:t>
                                  </w:r>
                                </w:p>
                                <w:p w14:paraId="598EDE34" w14:textId="29F9AB60" w:rsidR="004B107F" w:rsidRDefault="004B107F" w:rsidP="004B107F">
                                  <w:r>
                                    <w:t xml:space="preserve">RM Color: MCAM </w:t>
                                  </w:r>
                                </w:p>
                                <w:p w14:paraId="58EF63AE" w14:textId="77777777" w:rsidR="004B107F" w:rsidRDefault="004B107F" w:rsidP="004B107F">
                                  <w:r>
                                    <w:t>Style Color: AOR1</w:t>
                                  </w:r>
                                </w:p>
                                <w:p w14:paraId="72CFEE8A" w14:textId="2B24DA0A" w:rsidR="004B107F" w:rsidRPr="003503AC" w:rsidRDefault="004B107F" w:rsidP="004B107F">
                                  <w:r>
                                    <w:t xml:space="preserve">RM Color: </w:t>
                                  </w:r>
                                  <w:r w:rsidR="00AC3915">
                                    <w:t>CBK</w:t>
                                  </w:r>
                                </w:p>
                                <w:p w14:paraId="2DFF064A" w14:textId="77777777" w:rsidR="004B107F" w:rsidRDefault="004B107F" w:rsidP="004B107F">
                                  <w:r>
                                    <w:t>Style Color: AOR2</w:t>
                                  </w:r>
                                </w:p>
                                <w:p w14:paraId="2BA11CED" w14:textId="4057E3C6" w:rsidR="004B107F" w:rsidRPr="003503AC" w:rsidRDefault="004B107F" w:rsidP="004B107F">
                                  <w:r>
                                    <w:t xml:space="preserve">RM Color: </w:t>
                                  </w:r>
                                  <w:r w:rsidR="00AC3915">
                                    <w:t>RG</w:t>
                                  </w:r>
                                </w:p>
                                <w:p w14:paraId="5EDF73FB" w14:textId="6AACA86C" w:rsidR="004B107F" w:rsidRDefault="004B107F" w:rsidP="004B107F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  <w:r w:rsidR="00DB2AC5">
                                    <w:t xml:space="preserve"> / </w:t>
                                  </w:r>
                                  <w:r w:rsidR="00DB2AC5" w:rsidRPr="00AA7E61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3D7153C1" w14:textId="77777777" w:rsidR="004B107F" w:rsidRPr="003503AC" w:rsidRDefault="004B107F" w:rsidP="004B107F">
                                  <w:r>
                                    <w:t xml:space="preserve">RM Color: </w:t>
                                  </w:r>
                                  <w:r w:rsidRPr="00AA7E61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FA6D859" w14:textId="77777777" w:rsidR="004B107F" w:rsidRDefault="004B107F" w:rsidP="004B107F">
                                  <w:r>
                                    <w:t>Style Color: TFP</w:t>
                                  </w:r>
                                </w:p>
                                <w:p w14:paraId="7EC6A1E0" w14:textId="0F9559C1" w:rsidR="004B107F" w:rsidRPr="003503AC" w:rsidRDefault="004B107F" w:rsidP="004B107F">
                                  <w:r>
                                    <w:t xml:space="preserve">RM Color: TFP </w:t>
                                  </w:r>
                                </w:p>
                                <w:p w14:paraId="253CFC86" w14:textId="77777777" w:rsidR="004B107F" w:rsidRPr="003503AC" w:rsidRDefault="004B107F" w:rsidP="004B107F"/>
                                <w:p w14:paraId="2FB054C2" w14:textId="77777777" w:rsidR="004B107F" w:rsidRDefault="004B107F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DB2F86" id="Text Box 117" o:spid="_x0000_s1041" type="#_x0000_t202" style="position:absolute;margin-left:225.35pt;margin-top:16.7pt;width:208.2pt;height:199.8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" fillcolor="white [3201]" strokeweight=".5pt">
                      <v:textbox>
                        <w:txbxContent>
                          <w:p w14:paraId="12578A18" w14:textId="1B0F3562" w:rsidR="004B107F" w:rsidRDefault="004B107F" w:rsidP="004B107F">
                            <w:r>
                              <w:t xml:space="preserve">Item: </w:t>
                            </w:r>
                            <w:r w:rsidR="00AC3915">
                              <w:t xml:space="preserve">25MM FOLDABLE ELASTIC </w:t>
                            </w:r>
                            <w:r>
                              <w:t xml:space="preserve"> </w:t>
                            </w:r>
                          </w:p>
                          <w:p w14:paraId="4359729E" w14:textId="77777777" w:rsidR="004B107F" w:rsidRDefault="004B107F" w:rsidP="004B107F">
                            <w:r>
                              <w:t>Style Color: MCAM</w:t>
                            </w:r>
                          </w:p>
                          <w:p w14:paraId="598EDE34" w14:textId="29F9AB60" w:rsidR="004B107F" w:rsidRDefault="004B107F" w:rsidP="004B107F">
                            <w:r>
                              <w:t xml:space="preserve">RM Color: MCAM </w:t>
                            </w:r>
                          </w:p>
                          <w:p w14:paraId="58EF63AE" w14:textId="77777777" w:rsidR="004B107F" w:rsidRDefault="004B107F" w:rsidP="004B107F">
                            <w:r>
                              <w:t>Style Color: AOR1</w:t>
                            </w:r>
                          </w:p>
                          <w:p w14:paraId="72CFEE8A" w14:textId="2B24DA0A" w:rsidR="004B107F" w:rsidRPr="003503AC" w:rsidRDefault="004B107F" w:rsidP="004B107F">
                            <w:r>
                              <w:t xml:space="preserve">RM Color: </w:t>
                            </w:r>
                            <w:r w:rsidR="00AC3915">
                              <w:t>CBK</w:t>
                            </w:r>
                          </w:p>
                          <w:p w14:paraId="2DFF064A" w14:textId="77777777" w:rsidR="004B107F" w:rsidRDefault="004B107F" w:rsidP="004B107F">
                            <w:r>
                              <w:t>Style Color: AOR2</w:t>
                            </w:r>
                          </w:p>
                          <w:p w14:paraId="2BA11CED" w14:textId="4057E3C6" w:rsidR="004B107F" w:rsidRPr="003503AC" w:rsidRDefault="004B107F" w:rsidP="004B107F">
                            <w:r>
                              <w:t xml:space="preserve">RM Color: </w:t>
                            </w:r>
                            <w:r w:rsidR="00AC3915">
                              <w:t>RG</w:t>
                            </w:r>
                          </w:p>
                          <w:p w14:paraId="5EDF73FB" w14:textId="6AACA86C" w:rsidR="004B107F" w:rsidRDefault="004B107F" w:rsidP="004B107F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  <w:r w:rsidR="00DB2AC5">
                              <w:t xml:space="preserve"> / </w:t>
                            </w:r>
                            <w:r w:rsidR="00DB2AC5" w:rsidRPr="00AA7E61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3D7153C1" w14:textId="77777777" w:rsidR="004B107F" w:rsidRPr="003503AC" w:rsidRDefault="004B107F" w:rsidP="004B107F">
                            <w:r>
                              <w:t xml:space="preserve">RM Color: </w:t>
                            </w:r>
                            <w:r w:rsidRPr="00AA7E61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3FA6D859" w14:textId="77777777" w:rsidR="004B107F" w:rsidRDefault="004B107F" w:rsidP="004B107F">
                            <w:r>
                              <w:t>Style Color: TFP</w:t>
                            </w:r>
                          </w:p>
                          <w:p w14:paraId="7EC6A1E0" w14:textId="0F9559C1" w:rsidR="004B107F" w:rsidRPr="003503AC" w:rsidRDefault="004B107F" w:rsidP="004B107F">
                            <w:r>
                              <w:t xml:space="preserve">RM Color: TFP </w:t>
                            </w:r>
                          </w:p>
                          <w:p w14:paraId="253CFC86" w14:textId="77777777" w:rsidR="004B107F" w:rsidRPr="003503AC" w:rsidRDefault="004B107F" w:rsidP="004B107F"/>
                          <w:p w14:paraId="2FB054C2" w14:textId="77777777" w:rsidR="004B107F" w:rsidRDefault="004B107F" w:rsidP="004B107F"/>
                        </w:txbxContent>
                      </v:textbox>
                    </v:shape>
                  </w:pict>
                </mc:Fallback>
              </mc:AlternateContent>
            </w:r>
          </w:p>
          <w:p w14:paraId="0917D4F5" w14:textId="759E68AC" w:rsidR="004B107F" w:rsidRPr="001D1045" w:rsidRDefault="004B107F" w:rsidP="00BF250D"/>
          <w:p w14:paraId="72516E54" w14:textId="3070D3F8" w:rsidR="004B107F" w:rsidRPr="001D1045" w:rsidRDefault="00DB2AC5" w:rsidP="00BF250D">
            <w:r>
              <w:rPr>
                <w:noProof/>
              </w:rPr>
              <w:drawing>
                <wp:anchor distT="0" distB="0" distL="114300" distR="114300" simplePos="0" relativeHeight="252091392" behindDoc="1" locked="0" layoutInCell="1" allowOverlap="1" wp14:anchorId="273483E1" wp14:editId="26F1699D">
                  <wp:simplePos x="0" y="0"/>
                  <wp:positionH relativeFrom="column">
                    <wp:posOffset>-117475</wp:posOffset>
                  </wp:positionH>
                  <wp:positionV relativeFrom="paragraph">
                    <wp:posOffset>81280</wp:posOffset>
                  </wp:positionV>
                  <wp:extent cx="2540000" cy="1905000"/>
                  <wp:effectExtent l="0" t="6350" r="6350" b="6350"/>
                  <wp:wrapNone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540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02769D" w14:textId="1878EE34" w:rsidR="004B107F" w:rsidRPr="001D1045" w:rsidRDefault="00DB2AC5" w:rsidP="00BF250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93088" behindDoc="0" locked="0" layoutInCell="1" allowOverlap="1" wp14:anchorId="4B851431" wp14:editId="3B2A9C93">
                      <wp:simplePos x="0" y="0"/>
                      <wp:positionH relativeFrom="column">
                        <wp:posOffset>956945</wp:posOffset>
                      </wp:positionH>
                      <wp:positionV relativeFrom="paragraph">
                        <wp:posOffset>122555</wp:posOffset>
                      </wp:positionV>
                      <wp:extent cx="1905000" cy="118110"/>
                      <wp:effectExtent l="0" t="57150" r="19050" b="34290"/>
                      <wp:wrapNone/>
                      <wp:docPr id="120" name="Straight Arrow Connector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905000" cy="1181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744813" id="Straight Arrow Connector 120" o:spid="_x0000_s1026" type="#_x0000_t32" style="position:absolute;margin-left:75.35pt;margin-top:9.65pt;width:150pt;height:9.3pt;flip:x y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E8D46AB" w14:textId="1CC59EF4" w:rsidR="004B107F" w:rsidRPr="001D1045" w:rsidRDefault="004B107F" w:rsidP="00BF250D"/>
          <w:p w14:paraId="7CDCDB98" w14:textId="3514917A" w:rsidR="004B107F" w:rsidRDefault="004B107F" w:rsidP="00BF250D"/>
          <w:p w14:paraId="3FE14F61" w14:textId="3219E194" w:rsidR="004B107F" w:rsidRPr="001D1045" w:rsidRDefault="004B107F" w:rsidP="00BF250D"/>
          <w:p w14:paraId="41AF0B23" w14:textId="58338E7E" w:rsidR="004B107F" w:rsidRDefault="004B107F" w:rsidP="00BF250D"/>
          <w:p w14:paraId="734B21D1" w14:textId="00A719EE" w:rsidR="004B107F" w:rsidRDefault="004B107F" w:rsidP="00AC3915"/>
          <w:p w14:paraId="245D428B" w14:textId="1534CCED" w:rsidR="004B107F" w:rsidRDefault="004B107F" w:rsidP="00BF250D">
            <w:pPr>
              <w:tabs>
                <w:tab w:val="left" w:pos="5325"/>
              </w:tabs>
            </w:pPr>
            <w:r>
              <w:tab/>
            </w:r>
          </w:p>
          <w:p w14:paraId="28CE8C77" w14:textId="60421460" w:rsidR="004B107F" w:rsidRPr="008B5322" w:rsidRDefault="004B107F" w:rsidP="00BF250D"/>
          <w:p w14:paraId="16EF6D07" w14:textId="4E373C90" w:rsidR="004B107F" w:rsidRDefault="004B107F" w:rsidP="00BF250D"/>
          <w:p w14:paraId="7A365711" w14:textId="25A65825" w:rsidR="004B107F" w:rsidRPr="008B5322" w:rsidRDefault="00AA7E61" w:rsidP="00BF250D">
            <w:pPr>
              <w:tabs>
                <w:tab w:val="left" w:pos="565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988992" behindDoc="0" locked="0" layoutInCell="1" allowOverlap="1" wp14:anchorId="061BE723" wp14:editId="7FF1A232">
                      <wp:simplePos x="0" y="0"/>
                      <wp:positionH relativeFrom="column">
                        <wp:posOffset>1162685</wp:posOffset>
                      </wp:positionH>
                      <wp:positionV relativeFrom="paragraph">
                        <wp:posOffset>1846580</wp:posOffset>
                      </wp:positionV>
                      <wp:extent cx="2004060" cy="1074420"/>
                      <wp:effectExtent l="38100" t="0" r="15240" b="49530"/>
                      <wp:wrapNone/>
                      <wp:docPr id="118" name="Straight Arrow Connector 1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04060" cy="10744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00B630" id="Straight Arrow Connector 118" o:spid="_x0000_s1026" type="#_x0000_t32" style="position:absolute;margin-left:91.55pt;margin-top:145.4pt;width:157.8pt;height:84.6pt;flip:x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93440" behindDoc="0" locked="0" layoutInCell="1" allowOverlap="1" wp14:anchorId="1CC8C178" wp14:editId="7D952650">
                      <wp:simplePos x="0" y="0"/>
                      <wp:positionH relativeFrom="column">
                        <wp:posOffset>3159125</wp:posOffset>
                      </wp:positionH>
                      <wp:positionV relativeFrom="paragraph">
                        <wp:posOffset>1185545</wp:posOffset>
                      </wp:positionV>
                      <wp:extent cx="2087880" cy="3032760"/>
                      <wp:effectExtent l="0" t="0" r="26670" b="15240"/>
                      <wp:wrapNone/>
                      <wp:docPr id="87" name="Text Box 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7880" cy="30327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C4819A0" w14:textId="2DCE6F76" w:rsidR="00DB2AC5" w:rsidRDefault="00DB2AC5" w:rsidP="004B107F">
                                  <w:r>
                                    <w:t>Item: POLY MESH</w:t>
                                  </w:r>
                                </w:p>
                                <w:p w14:paraId="650BDE2C" w14:textId="77777777" w:rsidR="00DB2AC5" w:rsidRDefault="00DB2AC5" w:rsidP="004B107F">
                                  <w:r>
                                    <w:t>Style Color: MCAM</w:t>
                                  </w:r>
                                </w:p>
                                <w:p w14:paraId="13573007" w14:textId="77777777" w:rsidR="00DB2AC5" w:rsidRDefault="00DB2AC5" w:rsidP="004B107F">
                                  <w:r>
                                    <w:t xml:space="preserve">RM Color: MCAM </w:t>
                                  </w:r>
                                </w:p>
                                <w:p w14:paraId="12DA418E" w14:textId="77777777" w:rsidR="00DB2AC5" w:rsidRDefault="00DB2AC5" w:rsidP="004B107F">
                                  <w:r>
                                    <w:t>Style Color: AOR1</w:t>
                                  </w:r>
                                </w:p>
                                <w:p w14:paraId="5A11A33A" w14:textId="77777777" w:rsidR="00DB2AC5" w:rsidRPr="003503AC" w:rsidRDefault="00DB2AC5" w:rsidP="004B107F">
                                  <w:r>
                                    <w:t>RM Color: CBK</w:t>
                                  </w:r>
                                </w:p>
                                <w:p w14:paraId="71AFBC36" w14:textId="77777777" w:rsidR="00DB2AC5" w:rsidRDefault="00DB2AC5" w:rsidP="004B107F">
                                  <w:r>
                                    <w:t>Style Color: AOR2</w:t>
                                  </w:r>
                                </w:p>
                                <w:p w14:paraId="7DD46324" w14:textId="77777777" w:rsidR="00DB2AC5" w:rsidRPr="003503AC" w:rsidRDefault="00DB2AC5" w:rsidP="004B107F">
                                  <w:r>
                                    <w:t>RM Color: RG</w:t>
                                  </w:r>
                                </w:p>
                                <w:p w14:paraId="57EC6246" w14:textId="77777777" w:rsidR="00DB2AC5" w:rsidRDefault="00DB2AC5" w:rsidP="004B107F">
                                  <w:r>
                                    <w:t>Style Color: TIGER STRIPE / BLACK</w:t>
                                  </w:r>
                                </w:p>
                                <w:p w14:paraId="2282FD8F" w14:textId="77777777" w:rsidR="00DB2AC5" w:rsidRPr="003503AC" w:rsidRDefault="00DB2AC5" w:rsidP="004B107F">
                                  <w:r>
                                    <w:t xml:space="preserve">RM Color: BLACK </w:t>
                                  </w:r>
                                </w:p>
                                <w:p w14:paraId="16462088" w14:textId="77777777" w:rsidR="00DB2AC5" w:rsidRDefault="00DB2AC5" w:rsidP="004B107F">
                                  <w:r>
                                    <w:t>Style Color: TFP</w:t>
                                  </w:r>
                                </w:p>
                                <w:p w14:paraId="1B5AC31F" w14:textId="402F5012" w:rsidR="00DB2AC5" w:rsidRDefault="00DB2AC5" w:rsidP="004B107F">
                                  <w:r>
                                    <w:t xml:space="preserve">RM Color: TFP </w:t>
                                  </w:r>
                                </w:p>
                                <w:p w14:paraId="4199A897" w14:textId="77777777" w:rsidR="00DB2AC5" w:rsidRPr="001952B6" w:rsidRDefault="00DB2AC5" w:rsidP="00DB2AC5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1952B6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721F9B67" w14:textId="3EE59188" w:rsidR="00DB2AC5" w:rsidRPr="003503AC" w:rsidRDefault="00DB2AC5" w:rsidP="00DB2AC5">
                                  <w:r w:rsidRPr="001952B6">
                                    <w:rPr>
                                      <w:highlight w:val="yellow"/>
                                    </w:rPr>
                                    <w:t>RM Color: KUMUL</w:t>
                                  </w:r>
                                </w:p>
                                <w:p w14:paraId="03FC3B35" w14:textId="77777777" w:rsidR="00DB2AC5" w:rsidRPr="003503AC" w:rsidRDefault="00DB2AC5" w:rsidP="004B107F"/>
                                <w:p w14:paraId="7E78038B" w14:textId="77777777" w:rsidR="00DB2AC5" w:rsidRDefault="00DB2AC5" w:rsidP="004B107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C8C178" id="Text Box 87" o:spid="_x0000_s1042" type="#_x0000_t202" style="position:absolute;margin-left:248.75pt;margin-top:93.35pt;width:164.4pt;height:238.8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" fillcolor="white [3201]" strokeweight=".5pt">
                      <v:textbox>
                        <w:txbxContent>
                          <w:p w14:paraId="2C4819A0" w14:textId="2DCE6F76" w:rsidR="00DB2AC5" w:rsidRDefault="00DB2AC5" w:rsidP="004B107F">
                            <w:r>
                              <w:t>Item: POLY MESH</w:t>
                            </w:r>
                          </w:p>
                          <w:p w14:paraId="650BDE2C" w14:textId="77777777" w:rsidR="00DB2AC5" w:rsidRDefault="00DB2AC5" w:rsidP="004B107F">
                            <w:r>
                              <w:t>Style Color: MCAM</w:t>
                            </w:r>
                          </w:p>
                          <w:p w14:paraId="13573007" w14:textId="77777777" w:rsidR="00DB2AC5" w:rsidRDefault="00DB2AC5" w:rsidP="004B107F">
                            <w:r>
                              <w:t xml:space="preserve">RM Color: MCAM </w:t>
                            </w:r>
                          </w:p>
                          <w:p w14:paraId="12DA418E" w14:textId="77777777" w:rsidR="00DB2AC5" w:rsidRDefault="00DB2AC5" w:rsidP="004B107F">
                            <w:r>
                              <w:t>Style Color: AOR1</w:t>
                            </w:r>
                          </w:p>
                          <w:p w14:paraId="5A11A33A" w14:textId="77777777" w:rsidR="00DB2AC5" w:rsidRPr="003503AC" w:rsidRDefault="00DB2AC5" w:rsidP="004B107F">
                            <w:r>
                              <w:t>RM Color: CBK</w:t>
                            </w:r>
                          </w:p>
                          <w:p w14:paraId="71AFBC36" w14:textId="77777777" w:rsidR="00DB2AC5" w:rsidRDefault="00DB2AC5" w:rsidP="004B107F">
                            <w:r>
                              <w:t>Style Color: AOR2</w:t>
                            </w:r>
                          </w:p>
                          <w:p w14:paraId="7DD46324" w14:textId="77777777" w:rsidR="00DB2AC5" w:rsidRPr="003503AC" w:rsidRDefault="00DB2AC5" w:rsidP="004B107F">
                            <w:r>
                              <w:t>RM Color: RG</w:t>
                            </w:r>
                          </w:p>
                          <w:p w14:paraId="57EC6246" w14:textId="77777777" w:rsidR="00DB2AC5" w:rsidRDefault="00DB2AC5" w:rsidP="004B107F">
                            <w:r>
                              <w:t>Style Color: TIGER STRIPE / BLACK</w:t>
                            </w:r>
                          </w:p>
                          <w:p w14:paraId="2282FD8F" w14:textId="77777777" w:rsidR="00DB2AC5" w:rsidRPr="003503AC" w:rsidRDefault="00DB2AC5" w:rsidP="004B107F">
                            <w:r>
                              <w:t xml:space="preserve">RM Color: BLACK </w:t>
                            </w:r>
                          </w:p>
                          <w:p w14:paraId="16462088" w14:textId="77777777" w:rsidR="00DB2AC5" w:rsidRDefault="00DB2AC5" w:rsidP="004B107F">
                            <w:r>
                              <w:t>Style Color: TFP</w:t>
                            </w:r>
                          </w:p>
                          <w:p w14:paraId="1B5AC31F" w14:textId="402F5012" w:rsidR="00DB2AC5" w:rsidRDefault="00DB2AC5" w:rsidP="004B107F">
                            <w:r>
                              <w:t xml:space="preserve">RM Color: TFP </w:t>
                            </w:r>
                          </w:p>
                          <w:p w14:paraId="4199A897" w14:textId="77777777" w:rsidR="00DB2AC5" w:rsidRPr="001952B6" w:rsidRDefault="00DB2AC5" w:rsidP="00DB2AC5">
                            <w:pPr>
                              <w:rPr>
                                <w:highlight w:val="yellow"/>
                              </w:rPr>
                            </w:pPr>
                            <w:r w:rsidRPr="001952B6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721F9B67" w14:textId="3EE59188" w:rsidR="00DB2AC5" w:rsidRPr="003503AC" w:rsidRDefault="00DB2AC5" w:rsidP="00DB2AC5">
                            <w:r w:rsidRPr="001952B6">
                              <w:rPr>
                                <w:highlight w:val="yellow"/>
                              </w:rPr>
                              <w:t>RM Color: KUMUL</w:t>
                            </w:r>
                          </w:p>
                          <w:p w14:paraId="03FC3B35" w14:textId="77777777" w:rsidR="00DB2AC5" w:rsidRPr="003503AC" w:rsidRDefault="00DB2AC5" w:rsidP="004B107F"/>
                          <w:p w14:paraId="7E78038B" w14:textId="77777777" w:rsidR="00DB2AC5" w:rsidRDefault="00DB2AC5" w:rsidP="004B107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95488" behindDoc="1" locked="0" layoutInCell="1" allowOverlap="1" wp14:anchorId="7404A14A" wp14:editId="3FB70937">
                  <wp:simplePos x="0" y="0"/>
                  <wp:positionH relativeFrom="column">
                    <wp:posOffset>-79375</wp:posOffset>
                  </wp:positionH>
                  <wp:positionV relativeFrom="paragraph">
                    <wp:posOffset>2096770</wp:posOffset>
                  </wp:positionV>
                  <wp:extent cx="2540000" cy="1905000"/>
                  <wp:effectExtent l="0" t="6350" r="6350" b="6350"/>
                  <wp:wrapNone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540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B107F">
              <w:tab/>
            </w:r>
          </w:p>
        </w:tc>
      </w:tr>
    </w:tbl>
    <w:p w14:paraId="6F6EB8A8" w14:textId="6A89FEAD" w:rsidR="00DB2AC5" w:rsidRDefault="00DB2AC5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DB2AC5" w:rsidRPr="00DE4BCC" w14:paraId="3043A515" w14:textId="77777777" w:rsidTr="005C7C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13BDABF" w14:textId="77777777" w:rsidR="00DB2AC5" w:rsidRPr="00DE4BCC" w:rsidRDefault="00DB2AC5" w:rsidP="005C7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DB2AC5" w:rsidRPr="00DE4BCC" w14:paraId="4CFA7891" w14:textId="77777777" w:rsidTr="005C7C8E">
        <w:trPr>
          <w:trHeight w:val="12743"/>
        </w:trPr>
        <w:tc>
          <w:tcPr>
            <w:tcW w:w="5000" w:type="pct"/>
          </w:tcPr>
          <w:p w14:paraId="2E20EC59" w14:textId="1B46F638" w:rsidR="00DB2AC5" w:rsidRDefault="00DB2AC5" w:rsidP="005C7C8E">
            <w:pPr>
              <w:ind w:firstLine="720"/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86272" behindDoc="0" locked="0" layoutInCell="1" allowOverlap="1" wp14:anchorId="3FF03B0D" wp14:editId="77F829F6">
                      <wp:simplePos x="0" y="0"/>
                      <wp:positionH relativeFrom="column">
                        <wp:posOffset>3334385</wp:posOffset>
                      </wp:positionH>
                      <wp:positionV relativeFrom="paragraph">
                        <wp:posOffset>-134620</wp:posOffset>
                      </wp:positionV>
                      <wp:extent cx="1874520" cy="2857500"/>
                      <wp:effectExtent l="0" t="0" r="11430" b="19050"/>
                      <wp:wrapNone/>
                      <wp:docPr id="56" name="Text Box 5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74520" cy="28575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D4BA0E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Item: WEBBING 25MM S/S </w:t>
                                  </w:r>
                                </w:p>
                                <w:p w14:paraId="1FF2B27C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3CB5FB37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MCAM S/S</w:t>
                                  </w:r>
                                </w:p>
                                <w:p w14:paraId="2C73415A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AOR1</w:t>
                                  </w:r>
                                </w:p>
                                <w:p w14:paraId="5C9EE166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AOR1 S/S</w:t>
                                  </w:r>
                                </w:p>
                                <w:p w14:paraId="5639FFBD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AOR2</w:t>
                                  </w:r>
                                </w:p>
                                <w:p w14:paraId="0A14CEE7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AOR2 S/S</w:t>
                                  </w:r>
                                </w:p>
                                <w:p w14:paraId="5B523435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TIGER STRIPE / BLACK</w:t>
                                  </w:r>
                                </w:p>
                                <w:p w14:paraId="7BA9A93F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BLACK </w:t>
                                  </w:r>
                                </w:p>
                                <w:p w14:paraId="36CEC77B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35C77B3F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TFP S/S</w:t>
                                  </w:r>
                                </w:p>
                                <w:p w14:paraId="40CFF741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054D4A84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01304B86" w14:textId="77777777" w:rsidR="00DB2AC5" w:rsidRPr="003503AC" w:rsidRDefault="00DB2AC5" w:rsidP="00DB2AC5"/>
                                <w:p w14:paraId="34CE158B" w14:textId="77777777" w:rsidR="00DB2AC5" w:rsidRPr="003503AC" w:rsidRDefault="00DB2AC5" w:rsidP="00DB2AC5"/>
                                <w:p w14:paraId="611D425F" w14:textId="77777777" w:rsidR="00DB2AC5" w:rsidRDefault="00DB2AC5" w:rsidP="00DB2AC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F03B0D" id="Text Box 56" o:spid="_x0000_s1043" type="#_x0000_t202" style="position:absolute;left:0;text-align:left;margin-left:262.55pt;margin-top:-10.6pt;width:147.6pt;height:225pt;z-index:25208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" fillcolor="white [3201]" strokeweight=".5pt">
                      <v:textbox>
                        <w:txbxContent>
                          <w:p w14:paraId="74D4BA0E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Item: WEBBING 25MM S/S </w:t>
                            </w:r>
                          </w:p>
                          <w:p w14:paraId="1FF2B27C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3CB5FB37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MCAM S/S</w:t>
                            </w:r>
                          </w:p>
                          <w:p w14:paraId="2C73415A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AOR1</w:t>
                            </w:r>
                          </w:p>
                          <w:p w14:paraId="5C9EE166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AOR1 S/S</w:t>
                            </w:r>
                          </w:p>
                          <w:p w14:paraId="5639FFBD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AOR2</w:t>
                            </w:r>
                          </w:p>
                          <w:p w14:paraId="0A14CEE7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AOR2 S/S</w:t>
                            </w:r>
                          </w:p>
                          <w:p w14:paraId="5B523435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TIGER STRIPE / BLACK</w:t>
                            </w:r>
                          </w:p>
                          <w:p w14:paraId="7BA9A93F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BLACK </w:t>
                            </w:r>
                          </w:p>
                          <w:p w14:paraId="36CEC77B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35C77B3F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TFP S/S</w:t>
                            </w:r>
                          </w:p>
                          <w:p w14:paraId="40CFF741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  <w:highlight w:val="yellow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Style Color: KUMUL</w:t>
                            </w:r>
                          </w:p>
                          <w:p w14:paraId="054D4A84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RM Color: KUMUL S/S</w:t>
                            </w:r>
                          </w:p>
                          <w:p w14:paraId="01304B86" w14:textId="77777777" w:rsidR="00DB2AC5" w:rsidRPr="003503AC" w:rsidRDefault="00DB2AC5" w:rsidP="00DB2AC5"/>
                          <w:p w14:paraId="34CE158B" w14:textId="77777777" w:rsidR="00DB2AC5" w:rsidRPr="003503AC" w:rsidRDefault="00DB2AC5" w:rsidP="00DB2AC5"/>
                          <w:p w14:paraId="611D425F" w14:textId="77777777" w:rsidR="00DB2AC5" w:rsidRDefault="00DB2AC5" w:rsidP="00DB2AC5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1152" behindDoc="0" locked="0" layoutInCell="1" allowOverlap="1" wp14:anchorId="361D334E" wp14:editId="19460198">
                      <wp:simplePos x="0" y="0"/>
                      <wp:positionH relativeFrom="column">
                        <wp:posOffset>781685</wp:posOffset>
                      </wp:positionH>
                      <wp:positionV relativeFrom="paragraph">
                        <wp:posOffset>215900</wp:posOffset>
                      </wp:positionV>
                      <wp:extent cx="3329940" cy="1797685"/>
                      <wp:effectExtent l="38100" t="0" r="22860" b="50165"/>
                      <wp:wrapNone/>
                      <wp:docPr id="62" name="Straight Arrow Connector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329940" cy="179768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D6D0D2" id="Straight Arrow Connector 62" o:spid="_x0000_s1026" type="#_x0000_t32" style="position:absolute;margin-left:61.55pt;margin-top:17pt;width:262.2pt;height:141.55pt;flip:x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082176" behindDoc="1" locked="0" layoutInCell="1" allowOverlap="1" wp14:anchorId="2DB7D7EC" wp14:editId="00E338F4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101600</wp:posOffset>
                  </wp:positionV>
                  <wp:extent cx="1847215" cy="2851150"/>
                  <wp:effectExtent l="0" t="0" r="635" b="6350"/>
                  <wp:wrapNone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97" t="6427" r="14904" b="7692"/>
                          <a:stretch/>
                        </pic:blipFill>
                        <pic:spPr bwMode="auto">
                          <a:xfrm>
                            <a:off x="0" y="0"/>
                            <a:ext cx="1847215" cy="285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017E461" w14:textId="77777777" w:rsidR="00DB2AC5" w:rsidRDefault="00DB2AC5" w:rsidP="005C7C8E">
            <w:pPr>
              <w:ind w:firstLine="720"/>
            </w:pPr>
          </w:p>
          <w:p w14:paraId="6FA1331B" w14:textId="0E1D5BCE" w:rsidR="00DB2AC5" w:rsidRPr="004B6F8D" w:rsidRDefault="00DB2AC5" w:rsidP="005C7C8E"/>
          <w:p w14:paraId="163272CB" w14:textId="77777777" w:rsidR="00DB2AC5" w:rsidRPr="004B6F8D" w:rsidRDefault="00DB2AC5" w:rsidP="005C7C8E"/>
          <w:p w14:paraId="286AA373" w14:textId="77777777" w:rsidR="00DB2AC5" w:rsidRPr="004B6F8D" w:rsidRDefault="00DB2AC5" w:rsidP="005C7C8E"/>
          <w:p w14:paraId="1E0D341E" w14:textId="77777777" w:rsidR="00DB2AC5" w:rsidRPr="004B6F8D" w:rsidRDefault="00DB2AC5" w:rsidP="005C7C8E"/>
          <w:p w14:paraId="7B95255B" w14:textId="77777777" w:rsidR="00DB2AC5" w:rsidRPr="004B6F8D" w:rsidRDefault="00DB2AC5" w:rsidP="005C7C8E"/>
          <w:p w14:paraId="23C718AF" w14:textId="77777777" w:rsidR="00DB2AC5" w:rsidRPr="004B6F8D" w:rsidRDefault="00DB2AC5" w:rsidP="005C7C8E"/>
          <w:p w14:paraId="280AB888" w14:textId="77777777" w:rsidR="00DB2AC5" w:rsidRPr="004B6F8D" w:rsidRDefault="00DB2AC5" w:rsidP="005C7C8E"/>
          <w:p w14:paraId="3E5613C5" w14:textId="77777777" w:rsidR="00DB2AC5" w:rsidRDefault="00DB2AC5" w:rsidP="005C7C8E"/>
          <w:p w14:paraId="074148A8" w14:textId="77777777" w:rsidR="00DB2AC5" w:rsidRDefault="00DB2AC5" w:rsidP="005C7C8E"/>
          <w:p w14:paraId="6E8D1192" w14:textId="13A163FD" w:rsidR="00DB2AC5" w:rsidRDefault="00DB2AC5" w:rsidP="005C7C8E"/>
          <w:p w14:paraId="34E80540" w14:textId="2CCB9CC6" w:rsidR="00DB2AC5" w:rsidRPr="004B6F8D" w:rsidRDefault="00DB2AC5" w:rsidP="005C7C8E"/>
          <w:p w14:paraId="441E41CA" w14:textId="1A4A1F57" w:rsidR="00DB2AC5" w:rsidRDefault="00AA7E61" w:rsidP="005C7C8E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89344" behindDoc="0" locked="0" layoutInCell="1" allowOverlap="1" wp14:anchorId="3F7B0EE4" wp14:editId="44255072">
                      <wp:simplePos x="0" y="0"/>
                      <wp:positionH relativeFrom="column">
                        <wp:posOffset>2983865</wp:posOffset>
                      </wp:positionH>
                      <wp:positionV relativeFrom="paragraph">
                        <wp:posOffset>8255</wp:posOffset>
                      </wp:positionV>
                      <wp:extent cx="2316480" cy="2392680"/>
                      <wp:effectExtent l="0" t="0" r="26670" b="26670"/>
                      <wp:wrapNone/>
                      <wp:docPr id="79" name="Text Box 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316480" cy="23926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A4EF266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Item: b-52 fabric </w:t>
                                  </w:r>
                                </w:p>
                                <w:p w14:paraId="61B603C1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1EBAE5A5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MCAM </w:t>
                                  </w:r>
                                </w:p>
                                <w:p w14:paraId="0308BF51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AOR1</w:t>
                                  </w:r>
                                </w:p>
                                <w:p w14:paraId="01A027C6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CBK</w:t>
                                  </w:r>
                                </w:p>
                                <w:p w14:paraId="782283E3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AOR2</w:t>
                                  </w:r>
                                </w:p>
                                <w:p w14:paraId="5F2A8BB3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RG</w:t>
                                  </w:r>
                                </w:p>
                                <w:p w14:paraId="7E3E42F1" w14:textId="2CDBF23F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TIGER STRIPE / BLACK</w:t>
                                  </w:r>
                                  <w:r w:rsidR="00AA7E61"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 / </w:t>
                                  </w:r>
                                  <w:r w:rsidR="00AA7E61"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359B0D7D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BLACK</w:t>
                                  </w: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18614AA8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6779C521" w14:textId="77777777" w:rsidR="00DB2AC5" w:rsidRPr="00AA7E61" w:rsidRDefault="00DB2AC5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TFP </w:t>
                                  </w:r>
                                </w:p>
                                <w:p w14:paraId="458C625F" w14:textId="77777777" w:rsidR="00DB2AC5" w:rsidRPr="003503AC" w:rsidRDefault="00DB2AC5" w:rsidP="00DB2AC5"/>
                                <w:p w14:paraId="35A6B91E" w14:textId="77777777" w:rsidR="00DB2AC5" w:rsidRDefault="00DB2AC5" w:rsidP="00DB2AC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7B0EE4" id="Text Box 79" o:spid="_x0000_s1044" type="#_x0000_t202" style="position:absolute;margin-left:234.95pt;margin-top:.65pt;width:182.4pt;height:188.4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" fillcolor="white [3201]" strokeweight=".5pt">
                      <v:textbox>
                        <w:txbxContent>
                          <w:p w14:paraId="1A4EF266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Item: b-52 fabric </w:t>
                            </w:r>
                          </w:p>
                          <w:p w14:paraId="61B603C1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1EBAE5A5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MCAM </w:t>
                            </w:r>
                          </w:p>
                          <w:p w14:paraId="0308BF51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AOR1</w:t>
                            </w:r>
                          </w:p>
                          <w:p w14:paraId="01A027C6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CBK</w:t>
                            </w:r>
                          </w:p>
                          <w:p w14:paraId="782283E3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AOR2</w:t>
                            </w:r>
                          </w:p>
                          <w:p w14:paraId="5F2A8BB3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RG</w:t>
                            </w:r>
                          </w:p>
                          <w:p w14:paraId="7E3E42F1" w14:textId="2CDBF23F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TIGER STRIPE / BLACK</w:t>
                            </w:r>
                            <w:r w:rsidR="00AA7E61" w:rsidRPr="00AA7E61">
                              <w:rPr>
                                <w:sz w:val="16"/>
                                <w:szCs w:val="16"/>
                              </w:rPr>
                              <w:t xml:space="preserve"> / </w:t>
                            </w:r>
                            <w:r w:rsidR="00AA7E61"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KUMUL</w:t>
                            </w:r>
                          </w:p>
                          <w:p w14:paraId="359B0D7D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BLACK</w:t>
                            </w: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18614AA8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6779C521" w14:textId="77777777" w:rsidR="00DB2AC5" w:rsidRPr="00AA7E61" w:rsidRDefault="00DB2AC5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TFP </w:t>
                            </w:r>
                          </w:p>
                          <w:p w14:paraId="458C625F" w14:textId="77777777" w:rsidR="00DB2AC5" w:rsidRPr="003503AC" w:rsidRDefault="00DB2AC5" w:rsidP="00DB2AC5"/>
                          <w:p w14:paraId="35A6B91E" w14:textId="77777777" w:rsidR="00DB2AC5" w:rsidRDefault="00DB2AC5" w:rsidP="00DB2AC5"/>
                        </w:txbxContent>
                      </v:textbox>
                    </v:shape>
                  </w:pict>
                </mc:Fallback>
              </mc:AlternateContent>
            </w:r>
          </w:p>
          <w:p w14:paraId="57CEBE8B" w14:textId="3C9DFEBE" w:rsidR="00DB2AC5" w:rsidRDefault="00DB2AC5" w:rsidP="005C7C8E">
            <w:pPr>
              <w:tabs>
                <w:tab w:val="left" w:pos="5535"/>
              </w:tabs>
            </w:pPr>
          </w:p>
          <w:p w14:paraId="3170C45F" w14:textId="144291F9" w:rsidR="00DB2AC5" w:rsidRDefault="00AA7E61" w:rsidP="005C7C8E">
            <w:r>
              <w:rPr>
                <w:noProof/>
              </w:rPr>
              <w:drawing>
                <wp:anchor distT="0" distB="0" distL="114300" distR="114300" simplePos="0" relativeHeight="252088320" behindDoc="1" locked="0" layoutInCell="1" allowOverlap="1" wp14:anchorId="17821269" wp14:editId="3777382E">
                  <wp:simplePos x="0" y="0"/>
                  <wp:positionH relativeFrom="column">
                    <wp:posOffset>95885</wp:posOffset>
                  </wp:positionH>
                  <wp:positionV relativeFrom="paragraph">
                    <wp:posOffset>109855</wp:posOffset>
                  </wp:positionV>
                  <wp:extent cx="2552700" cy="1914525"/>
                  <wp:effectExtent l="0" t="0" r="0" b="9525"/>
                  <wp:wrapNone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E2A3D3D" w14:textId="137C5D2E" w:rsidR="00DB2AC5" w:rsidRDefault="00DB2AC5" w:rsidP="005C7C8E">
            <w:pPr>
              <w:jc w:val="center"/>
            </w:pPr>
          </w:p>
          <w:p w14:paraId="457C2700" w14:textId="2409B498" w:rsidR="00DB2AC5" w:rsidRPr="001D1045" w:rsidRDefault="00DB2AC5" w:rsidP="005C7C8E"/>
          <w:p w14:paraId="46F0FCAC" w14:textId="34096AE3" w:rsidR="00DB2AC5" w:rsidRPr="001D1045" w:rsidRDefault="00AA7E61" w:rsidP="005C7C8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84224" behindDoc="0" locked="0" layoutInCell="1" allowOverlap="1" wp14:anchorId="181AD1E7" wp14:editId="54EFFF8D">
                      <wp:simplePos x="0" y="0"/>
                      <wp:positionH relativeFrom="column">
                        <wp:posOffset>1315085</wp:posOffset>
                      </wp:positionH>
                      <wp:positionV relativeFrom="paragraph">
                        <wp:posOffset>59690</wp:posOffset>
                      </wp:positionV>
                      <wp:extent cx="1676400" cy="60960"/>
                      <wp:effectExtent l="38100" t="19050" r="19050" b="91440"/>
                      <wp:wrapNone/>
                      <wp:docPr id="80" name="Straight Arrow Connector 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76400" cy="60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02A7B5D" id="Straight Arrow Connector 80" o:spid="_x0000_s1026" type="#_x0000_t32" style="position:absolute;margin-left:103.55pt;margin-top:4.7pt;width:132pt;height:4.8pt;flip:x;z-index:252084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61A2BE0" w14:textId="35D0B2C5" w:rsidR="00DB2AC5" w:rsidRPr="001D1045" w:rsidRDefault="00DB2AC5" w:rsidP="005C7C8E"/>
          <w:p w14:paraId="5511FE99" w14:textId="0664D10A" w:rsidR="00DB2AC5" w:rsidRPr="001D1045" w:rsidRDefault="00DB2AC5" w:rsidP="005C7C8E"/>
          <w:p w14:paraId="2E6125B3" w14:textId="384E47FA" w:rsidR="00DB2AC5" w:rsidRPr="001D1045" w:rsidRDefault="00DB2AC5" w:rsidP="005C7C8E"/>
          <w:p w14:paraId="5FF01001" w14:textId="6F2A604F" w:rsidR="00DB2AC5" w:rsidRPr="001D1045" w:rsidRDefault="0003268A" w:rsidP="005C7C8E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01632" behindDoc="0" locked="0" layoutInCell="1" allowOverlap="1" wp14:anchorId="78ECFB1D" wp14:editId="15A33ABF">
                      <wp:simplePos x="0" y="0"/>
                      <wp:positionH relativeFrom="column">
                        <wp:posOffset>3924935</wp:posOffset>
                      </wp:positionH>
                      <wp:positionV relativeFrom="paragraph">
                        <wp:posOffset>176530</wp:posOffset>
                      </wp:positionV>
                      <wp:extent cx="1866900" cy="3257550"/>
                      <wp:effectExtent l="0" t="0" r="19050" b="19050"/>
                      <wp:wrapNone/>
                      <wp:docPr id="98" name="Text Box 9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6900" cy="3257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F0BFF9B" w14:textId="1F05A66B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Item: </w:t>
                                  </w:r>
                                  <w:r w:rsidR="0003268A">
                                    <w:rPr>
                                      <w:sz w:val="16"/>
                                      <w:szCs w:val="16"/>
                                    </w:rPr>
                                    <w:t xml:space="preserve">500D CODURA </w:t>
                                  </w: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  <w:p w14:paraId="3A59BE0B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MCAM</w:t>
                                  </w:r>
                                </w:p>
                                <w:p w14:paraId="1FDC72A8" w14:textId="48D8B91E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MCAM </w:t>
                                  </w:r>
                                </w:p>
                                <w:p w14:paraId="67275585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AOR1</w:t>
                                  </w:r>
                                </w:p>
                                <w:p w14:paraId="6B08BBE3" w14:textId="068FD5A4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AOR1</w:t>
                                  </w:r>
                                </w:p>
                                <w:p w14:paraId="491CD4DF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AOR2</w:t>
                                  </w:r>
                                </w:p>
                                <w:p w14:paraId="721F4DF1" w14:textId="273CE79B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AOR2 </w:t>
                                  </w:r>
                                </w:p>
                                <w:p w14:paraId="35FE1C13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TIGER STRIPE / BLACK</w:t>
                                  </w:r>
                                </w:p>
                                <w:p w14:paraId="13B15AA1" w14:textId="77777777" w:rsidR="0003268A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BLACK</w:t>
                                  </w:r>
                                </w:p>
                                <w:p w14:paraId="15EE86CB" w14:textId="4DBD7E00" w:rsidR="0003268A" w:rsidRPr="00AA7E61" w:rsidRDefault="0003268A" w:rsidP="0003268A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TIGER STRI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PE</w:t>
                                  </w:r>
                                </w:p>
                                <w:p w14:paraId="7087D2C0" w14:textId="4801569B" w:rsidR="00AA7E61" w:rsidRPr="00AA7E61" w:rsidRDefault="0003268A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RM Color: </w:t>
                                  </w:r>
                                  <w:r w:rsidR="00AA7E61" w:rsidRPr="00AA7E61"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TIGER STRI</w:t>
                                  </w: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>PE</w:t>
                                  </w:r>
                                </w:p>
                                <w:p w14:paraId="25AD0564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Style Color: TFP</w:t>
                                  </w:r>
                                </w:p>
                                <w:p w14:paraId="79B487B2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</w:rPr>
                                    <w:t>RM Color: TFP S/S</w:t>
                                  </w:r>
                                </w:p>
                                <w:p w14:paraId="1DC6A49D" w14:textId="77777777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68A5D2B4" w14:textId="2215A7F8" w:rsidR="00AA7E61" w:rsidRPr="00AA7E61" w:rsidRDefault="00AA7E61" w:rsidP="00DB2AC5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AA7E61">
                                    <w:rPr>
                                      <w:sz w:val="16"/>
                                      <w:szCs w:val="16"/>
                                      <w:highlight w:val="yellow"/>
                                    </w:rPr>
                                    <w:t>RM Color: KUMUL</w:t>
                                  </w:r>
                                </w:p>
                                <w:p w14:paraId="3C914205" w14:textId="77777777" w:rsidR="00AA7E61" w:rsidRPr="003503AC" w:rsidRDefault="00AA7E61" w:rsidP="00DB2AC5"/>
                                <w:p w14:paraId="2B9E929C" w14:textId="77777777" w:rsidR="00AA7E61" w:rsidRPr="003503AC" w:rsidRDefault="00AA7E61" w:rsidP="00DB2AC5"/>
                                <w:p w14:paraId="7D6B2783" w14:textId="77777777" w:rsidR="00AA7E61" w:rsidRDefault="00AA7E61" w:rsidP="00DB2AC5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ECFB1D" id="Text Box 98" o:spid="_x0000_s1045" type="#_x0000_t202" style="position:absolute;margin-left:309.05pt;margin-top:13.9pt;width:147pt;height:256.5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" fillcolor="white [3201]" strokeweight=".5pt">
                      <v:textbox>
                        <w:txbxContent>
                          <w:p w14:paraId="6F0BFF9B" w14:textId="1F05A66B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Item: </w:t>
                            </w:r>
                            <w:r w:rsidR="0003268A">
                              <w:rPr>
                                <w:sz w:val="16"/>
                                <w:szCs w:val="16"/>
                              </w:rPr>
                              <w:t xml:space="preserve">500D CODURA </w:t>
                            </w: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3A59BE0B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MCAM</w:t>
                            </w:r>
                          </w:p>
                          <w:p w14:paraId="1FDC72A8" w14:textId="48D8B91E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MCAM </w:t>
                            </w:r>
                          </w:p>
                          <w:p w14:paraId="67275585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AOR1</w:t>
                            </w:r>
                          </w:p>
                          <w:p w14:paraId="6B08BBE3" w14:textId="068FD5A4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AOR1</w:t>
                            </w:r>
                          </w:p>
                          <w:p w14:paraId="491CD4DF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AOR2</w:t>
                            </w:r>
                          </w:p>
                          <w:p w14:paraId="721F4DF1" w14:textId="273CE79B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AOR2 </w:t>
                            </w:r>
                          </w:p>
                          <w:p w14:paraId="35FE1C13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TIGER STRIPE / BLACK</w:t>
                            </w:r>
                          </w:p>
                          <w:p w14:paraId="13B15AA1" w14:textId="77777777" w:rsidR="0003268A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BLACK</w:t>
                            </w:r>
                          </w:p>
                          <w:p w14:paraId="15EE86CB" w14:textId="4DBD7E00" w:rsidR="0003268A" w:rsidRPr="00AA7E61" w:rsidRDefault="0003268A" w:rsidP="0003268A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TIGER STRI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PE</w:t>
                            </w:r>
                          </w:p>
                          <w:p w14:paraId="7087D2C0" w14:textId="4801569B" w:rsidR="00AA7E61" w:rsidRPr="00AA7E61" w:rsidRDefault="0003268A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 xml:space="preserve">RM Color: </w:t>
                            </w:r>
                            <w:r w:rsidR="00AA7E61" w:rsidRPr="00AA7E61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AA7E61">
                              <w:rPr>
                                <w:sz w:val="16"/>
                                <w:szCs w:val="16"/>
                              </w:rPr>
                              <w:t>TIGER STRI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PE</w:t>
                            </w:r>
                          </w:p>
                          <w:p w14:paraId="25AD0564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Style Color: TFP</w:t>
                            </w:r>
                          </w:p>
                          <w:p w14:paraId="79B487B2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</w:rPr>
                              <w:t>RM Color: TFP S/S</w:t>
                            </w:r>
                          </w:p>
                          <w:p w14:paraId="1DC6A49D" w14:textId="77777777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  <w:highlight w:val="yellow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Style Color: KUMUL</w:t>
                            </w:r>
                          </w:p>
                          <w:p w14:paraId="68A5D2B4" w14:textId="2215A7F8" w:rsidR="00AA7E61" w:rsidRPr="00AA7E61" w:rsidRDefault="00AA7E61" w:rsidP="00DB2AC5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AA7E61">
                              <w:rPr>
                                <w:sz w:val="16"/>
                                <w:szCs w:val="16"/>
                                <w:highlight w:val="yellow"/>
                              </w:rPr>
                              <w:t>RM Color: KUMUL</w:t>
                            </w:r>
                          </w:p>
                          <w:p w14:paraId="3C914205" w14:textId="77777777" w:rsidR="00AA7E61" w:rsidRPr="003503AC" w:rsidRDefault="00AA7E61" w:rsidP="00DB2AC5"/>
                          <w:p w14:paraId="2B9E929C" w14:textId="77777777" w:rsidR="00AA7E61" w:rsidRPr="003503AC" w:rsidRDefault="00AA7E61" w:rsidP="00DB2AC5"/>
                          <w:p w14:paraId="7D6B2783" w14:textId="77777777" w:rsidR="00AA7E61" w:rsidRDefault="00AA7E61" w:rsidP="00DB2AC5"/>
                        </w:txbxContent>
                      </v:textbox>
                    </v:shape>
                  </w:pict>
                </mc:Fallback>
              </mc:AlternateContent>
            </w:r>
          </w:p>
          <w:p w14:paraId="17A2D740" w14:textId="0657BE40" w:rsidR="00DB2AC5" w:rsidRPr="001D1045" w:rsidRDefault="00DB2AC5" w:rsidP="005C7C8E"/>
          <w:p w14:paraId="5D286068" w14:textId="61B2278C" w:rsidR="00DB2AC5" w:rsidRDefault="00DB2AC5" w:rsidP="005C7C8E"/>
          <w:p w14:paraId="71074B6C" w14:textId="2D95FCC7" w:rsidR="00DB2AC5" w:rsidRPr="001D1045" w:rsidRDefault="00DB2AC5" w:rsidP="005C7C8E"/>
          <w:p w14:paraId="3FE55FAD" w14:textId="16F73D09" w:rsidR="00DB2AC5" w:rsidRDefault="00DB2AC5" w:rsidP="005C7C8E"/>
          <w:p w14:paraId="5D9449FC" w14:textId="22DD81C7" w:rsidR="00DB2AC5" w:rsidRDefault="00AA7E61" w:rsidP="005C7C8E">
            <w:r>
              <w:rPr>
                <w:noProof/>
              </w:rPr>
              <w:drawing>
                <wp:anchor distT="0" distB="0" distL="114300" distR="114300" simplePos="0" relativeHeight="252097536" behindDoc="1" locked="0" layoutInCell="1" allowOverlap="1" wp14:anchorId="2A79AD1F" wp14:editId="74A07852">
                  <wp:simplePos x="0" y="0"/>
                  <wp:positionH relativeFrom="column">
                    <wp:posOffset>118745</wp:posOffset>
                  </wp:positionH>
                  <wp:positionV relativeFrom="paragraph">
                    <wp:posOffset>140335</wp:posOffset>
                  </wp:positionV>
                  <wp:extent cx="2552700" cy="1914525"/>
                  <wp:effectExtent l="0" t="0" r="0" b="9525"/>
                  <wp:wrapNone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191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CE73618" w14:textId="2EC1389F" w:rsidR="00DB2AC5" w:rsidRDefault="00AA7E61" w:rsidP="005C7C8E">
            <w:pPr>
              <w:tabs>
                <w:tab w:val="left" w:pos="532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9584" behindDoc="0" locked="0" layoutInCell="1" allowOverlap="1" wp14:anchorId="458DABE5" wp14:editId="049D2883">
                      <wp:simplePos x="0" y="0"/>
                      <wp:positionH relativeFrom="column">
                        <wp:posOffset>1327785</wp:posOffset>
                      </wp:positionH>
                      <wp:positionV relativeFrom="paragraph">
                        <wp:posOffset>194310</wp:posOffset>
                      </wp:positionV>
                      <wp:extent cx="2540000" cy="62230"/>
                      <wp:effectExtent l="38100" t="19050" r="12700" b="90170"/>
                      <wp:wrapNone/>
                      <wp:docPr id="97" name="Straight Arrow Connector 9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540000" cy="622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2380D8" id="Straight Arrow Connector 97" o:spid="_x0000_s1026" type="#_x0000_t32" style="position:absolute;margin-left:104.55pt;margin-top:15.3pt;width:200pt;height:4.9pt;flip:x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DB2AC5">
              <w:tab/>
            </w:r>
          </w:p>
          <w:p w14:paraId="6D12FF9F" w14:textId="566788AA" w:rsidR="00DB2AC5" w:rsidRPr="008B5322" w:rsidRDefault="00DB2AC5" w:rsidP="005C7C8E"/>
          <w:p w14:paraId="0CE56CDA" w14:textId="77777777" w:rsidR="00DB2AC5" w:rsidRDefault="00DB2AC5" w:rsidP="005C7C8E"/>
          <w:p w14:paraId="588DA4DC" w14:textId="14575C27" w:rsidR="00DB2AC5" w:rsidRPr="008B5322" w:rsidRDefault="00DB2AC5" w:rsidP="005C7C8E">
            <w:pPr>
              <w:tabs>
                <w:tab w:val="left" w:pos="5655"/>
              </w:tabs>
            </w:pPr>
            <w:r>
              <w:tab/>
            </w:r>
          </w:p>
        </w:tc>
      </w:tr>
    </w:tbl>
    <w:p w14:paraId="226B4B78" w14:textId="6A42E9B2" w:rsidR="00076B33" w:rsidRDefault="00076B33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D1045" w:rsidRPr="00DE4BCC" w14:paraId="5A9A8A4D" w14:textId="77777777" w:rsidTr="002154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A36279E" w14:textId="77777777" w:rsidR="001D1045" w:rsidRPr="00DE4BCC" w:rsidRDefault="001D1045" w:rsidP="002154F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1D1045" w:rsidRPr="00DE4BCC" w14:paraId="553FEC6A" w14:textId="77777777" w:rsidTr="002154FF">
        <w:trPr>
          <w:trHeight w:val="12743"/>
        </w:trPr>
        <w:tc>
          <w:tcPr>
            <w:tcW w:w="5000" w:type="pct"/>
          </w:tcPr>
          <w:p w14:paraId="75B884C2" w14:textId="22586F28" w:rsidR="001D1045" w:rsidRDefault="003A6A87" w:rsidP="002154FF">
            <w:pPr>
              <w:ind w:firstLine="720"/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08448" behindDoc="0" locked="0" layoutInCell="1" allowOverlap="1" wp14:anchorId="73B1469F" wp14:editId="4B049F9F">
                      <wp:simplePos x="0" y="0"/>
                      <wp:positionH relativeFrom="column">
                        <wp:posOffset>3052445</wp:posOffset>
                      </wp:positionH>
                      <wp:positionV relativeFrom="paragraph">
                        <wp:posOffset>109220</wp:posOffset>
                      </wp:positionV>
                      <wp:extent cx="2103120" cy="3055620"/>
                      <wp:effectExtent l="0" t="0" r="11430" b="11430"/>
                      <wp:wrapNone/>
                      <wp:docPr id="133" name="Text Box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03120" cy="30556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045A2E" w14:textId="77777777" w:rsidR="003A6A87" w:rsidRDefault="003A6A87" w:rsidP="003A6A87">
                                  <w:r>
                                    <w:t xml:space="preserve">Item: WEBBING 25MM S/S </w:t>
                                  </w:r>
                                </w:p>
                                <w:p w14:paraId="28045E58" w14:textId="77777777" w:rsidR="003A6A87" w:rsidRDefault="003A6A87" w:rsidP="003A6A87">
                                  <w:r>
                                    <w:t>Style Color: MCAM</w:t>
                                  </w:r>
                                </w:p>
                                <w:p w14:paraId="4AA42252" w14:textId="77777777" w:rsidR="003A6A87" w:rsidRDefault="003A6A87" w:rsidP="003A6A87">
                                  <w:r>
                                    <w:t>RM Color: MCAM S/S</w:t>
                                  </w:r>
                                </w:p>
                                <w:p w14:paraId="15C58127" w14:textId="77777777" w:rsidR="003A6A87" w:rsidRDefault="003A6A87" w:rsidP="003A6A87">
                                  <w:r>
                                    <w:t>Style Color: AOR1</w:t>
                                  </w:r>
                                </w:p>
                                <w:p w14:paraId="54F87515" w14:textId="77777777" w:rsidR="003A6A87" w:rsidRPr="003503AC" w:rsidRDefault="003A6A87" w:rsidP="003A6A87">
                                  <w:r>
                                    <w:t>RM Color: AOR1 S/S</w:t>
                                  </w:r>
                                </w:p>
                                <w:p w14:paraId="5AB07E25" w14:textId="77777777" w:rsidR="003A6A87" w:rsidRDefault="003A6A87" w:rsidP="003A6A87">
                                  <w:r>
                                    <w:t>Style Color: AOR2</w:t>
                                  </w:r>
                                </w:p>
                                <w:p w14:paraId="3FE43146" w14:textId="77777777" w:rsidR="003A6A87" w:rsidRPr="003503AC" w:rsidRDefault="003A6A87" w:rsidP="003A6A87">
                                  <w:r>
                                    <w:t>RM Color: AOR2 S/S</w:t>
                                  </w:r>
                                </w:p>
                                <w:p w14:paraId="3043307C" w14:textId="1E69AF4B" w:rsidR="003A6A87" w:rsidRDefault="003A6A87" w:rsidP="003A6A87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</w:p>
                                <w:p w14:paraId="1CA7C7A9" w14:textId="77777777" w:rsidR="003A6A87" w:rsidRPr="003503AC" w:rsidRDefault="003A6A87" w:rsidP="003A6A87">
                                  <w:r>
                                    <w:t xml:space="preserve">RM Color: BLACK </w:t>
                                  </w:r>
                                </w:p>
                                <w:p w14:paraId="6BA3643A" w14:textId="77777777" w:rsidR="003A6A87" w:rsidRDefault="003A6A87" w:rsidP="003A6A87">
                                  <w:r>
                                    <w:t>Style Color: TFP</w:t>
                                  </w:r>
                                </w:p>
                                <w:p w14:paraId="7648E9FF" w14:textId="7EBEF2EB" w:rsidR="003A6A87" w:rsidRDefault="003A6A87" w:rsidP="003A6A87">
                                  <w:r>
                                    <w:t>RM Color: TFP S/S</w:t>
                                  </w:r>
                                </w:p>
                                <w:p w14:paraId="2B8CB700" w14:textId="406577F8" w:rsidR="0039617E" w:rsidRPr="0039617E" w:rsidRDefault="0039617E" w:rsidP="0039617E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39617E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50554002" w14:textId="56955B15" w:rsidR="0039617E" w:rsidRPr="003503AC" w:rsidRDefault="0039617E" w:rsidP="0039617E">
                                  <w:r w:rsidRPr="0039617E">
                                    <w:rPr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7E7A0E8A" w14:textId="77777777" w:rsidR="0039617E" w:rsidRPr="003503AC" w:rsidRDefault="0039617E" w:rsidP="003A6A87"/>
                                <w:p w14:paraId="6645CF40" w14:textId="77777777" w:rsidR="003A6A87" w:rsidRPr="003503AC" w:rsidRDefault="003A6A87" w:rsidP="003A6A87"/>
                                <w:p w14:paraId="1F2CAE95" w14:textId="77777777" w:rsidR="003A6A87" w:rsidRDefault="003A6A87" w:rsidP="003A6A8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B1469F" id="Text Box 133" o:spid="_x0000_s1046" type="#_x0000_t202" style="position:absolute;left:0;text-align:left;margin-left:240.35pt;margin-top:8.6pt;width:165.6pt;height:240.6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" fillcolor="white [3201]" strokeweight=".5pt">
                      <v:textbox>
                        <w:txbxContent>
                          <w:p w14:paraId="1E045A2E" w14:textId="77777777" w:rsidR="003A6A87" w:rsidRDefault="003A6A87" w:rsidP="003A6A87">
                            <w:r>
                              <w:t xml:space="preserve">Item: WEBBING 25MM S/S </w:t>
                            </w:r>
                          </w:p>
                          <w:p w14:paraId="28045E58" w14:textId="77777777" w:rsidR="003A6A87" w:rsidRDefault="003A6A87" w:rsidP="003A6A87">
                            <w:r>
                              <w:t>Style Color: MCAM</w:t>
                            </w:r>
                          </w:p>
                          <w:p w14:paraId="4AA42252" w14:textId="77777777" w:rsidR="003A6A87" w:rsidRDefault="003A6A87" w:rsidP="003A6A87">
                            <w:r>
                              <w:t>RM Color: MCAM S/S</w:t>
                            </w:r>
                          </w:p>
                          <w:p w14:paraId="15C58127" w14:textId="77777777" w:rsidR="003A6A87" w:rsidRDefault="003A6A87" w:rsidP="003A6A87">
                            <w:r>
                              <w:t>Style Color: AOR1</w:t>
                            </w:r>
                          </w:p>
                          <w:p w14:paraId="54F87515" w14:textId="77777777" w:rsidR="003A6A87" w:rsidRPr="003503AC" w:rsidRDefault="003A6A87" w:rsidP="003A6A87">
                            <w:r>
                              <w:t>RM Color: AOR1 S/S</w:t>
                            </w:r>
                          </w:p>
                          <w:p w14:paraId="5AB07E25" w14:textId="77777777" w:rsidR="003A6A87" w:rsidRDefault="003A6A87" w:rsidP="003A6A87">
                            <w:r>
                              <w:t>Style Color: AOR2</w:t>
                            </w:r>
                          </w:p>
                          <w:p w14:paraId="3FE43146" w14:textId="77777777" w:rsidR="003A6A87" w:rsidRPr="003503AC" w:rsidRDefault="003A6A87" w:rsidP="003A6A87">
                            <w:r>
                              <w:t>RM Color: AOR2 S/S</w:t>
                            </w:r>
                          </w:p>
                          <w:p w14:paraId="3043307C" w14:textId="1E69AF4B" w:rsidR="003A6A87" w:rsidRDefault="003A6A87" w:rsidP="003A6A87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</w:p>
                          <w:p w14:paraId="1CA7C7A9" w14:textId="77777777" w:rsidR="003A6A87" w:rsidRPr="003503AC" w:rsidRDefault="003A6A87" w:rsidP="003A6A87">
                            <w:r>
                              <w:t xml:space="preserve">RM Color: BLACK </w:t>
                            </w:r>
                          </w:p>
                          <w:p w14:paraId="6BA3643A" w14:textId="77777777" w:rsidR="003A6A87" w:rsidRDefault="003A6A87" w:rsidP="003A6A87">
                            <w:r>
                              <w:t>Style Color: TFP</w:t>
                            </w:r>
                          </w:p>
                          <w:p w14:paraId="7648E9FF" w14:textId="7EBEF2EB" w:rsidR="003A6A87" w:rsidRDefault="003A6A87" w:rsidP="003A6A87">
                            <w:r>
                              <w:t>RM Color: TFP S/S</w:t>
                            </w:r>
                          </w:p>
                          <w:p w14:paraId="2B8CB700" w14:textId="406577F8" w:rsidR="0039617E" w:rsidRPr="0039617E" w:rsidRDefault="0039617E" w:rsidP="0039617E">
                            <w:pPr>
                              <w:rPr>
                                <w:highlight w:val="yellow"/>
                              </w:rPr>
                            </w:pPr>
                            <w:r w:rsidRPr="0039617E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50554002" w14:textId="56955B15" w:rsidR="0039617E" w:rsidRPr="003503AC" w:rsidRDefault="0039617E" w:rsidP="0039617E">
                            <w:r w:rsidRPr="0039617E">
                              <w:rPr>
                                <w:highlight w:val="yellow"/>
                              </w:rPr>
                              <w:t>RM Color: KUMUL S/S</w:t>
                            </w:r>
                          </w:p>
                          <w:p w14:paraId="7E7A0E8A" w14:textId="77777777" w:rsidR="0039617E" w:rsidRPr="003503AC" w:rsidRDefault="0039617E" w:rsidP="003A6A87"/>
                          <w:p w14:paraId="6645CF40" w14:textId="77777777" w:rsidR="003A6A87" w:rsidRPr="003503AC" w:rsidRDefault="003A6A87" w:rsidP="003A6A87"/>
                          <w:p w14:paraId="1F2CAE95" w14:textId="77777777" w:rsidR="003A6A87" w:rsidRDefault="003A6A87" w:rsidP="003A6A87"/>
                        </w:txbxContent>
                      </v:textbox>
                    </v:shape>
                  </w:pict>
                </mc:Fallback>
              </mc:AlternateContent>
            </w:r>
          </w:p>
          <w:p w14:paraId="1D417D89" w14:textId="761A63BB" w:rsidR="001D1045" w:rsidRDefault="003A6A87" w:rsidP="001D1045">
            <w:pPr>
              <w:ind w:firstLine="720"/>
            </w:pPr>
            <w:r>
              <w:rPr>
                <w:noProof/>
              </w:rPr>
              <w:drawing>
                <wp:anchor distT="0" distB="0" distL="114300" distR="114300" simplePos="0" relativeHeight="251768832" behindDoc="1" locked="0" layoutInCell="1" allowOverlap="1" wp14:anchorId="37740BB4" wp14:editId="114194BA">
                  <wp:simplePos x="0" y="0"/>
                  <wp:positionH relativeFrom="column">
                    <wp:posOffset>-104458</wp:posOffset>
                  </wp:positionH>
                  <wp:positionV relativeFrom="paragraph">
                    <wp:posOffset>94933</wp:posOffset>
                  </wp:positionV>
                  <wp:extent cx="2501480" cy="1876110"/>
                  <wp:effectExtent l="7938" t="0" r="2222" b="2223"/>
                  <wp:wrapNone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2501480" cy="187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479B866" w14:textId="46CD81BD" w:rsidR="001D1045" w:rsidRDefault="001D1045" w:rsidP="002154FF">
            <w:pPr>
              <w:jc w:val="center"/>
            </w:pPr>
          </w:p>
          <w:p w14:paraId="7CA413C4" w14:textId="671B7AD2" w:rsidR="001D1045" w:rsidRPr="001D1045" w:rsidRDefault="001D1045" w:rsidP="002154FF"/>
          <w:p w14:paraId="3D974A01" w14:textId="2443A75A" w:rsidR="001D1045" w:rsidRPr="001D1045" w:rsidRDefault="003A6A87" w:rsidP="002154FF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64741657" wp14:editId="2E915051">
                      <wp:simplePos x="0" y="0"/>
                      <wp:positionH relativeFrom="column">
                        <wp:posOffset>1504950</wp:posOffset>
                      </wp:positionH>
                      <wp:positionV relativeFrom="paragraph">
                        <wp:posOffset>78740</wp:posOffset>
                      </wp:positionV>
                      <wp:extent cx="1722120" cy="53340"/>
                      <wp:effectExtent l="38100" t="19050" r="11430" b="99060"/>
                      <wp:wrapNone/>
                      <wp:docPr id="70" name="Straight Arrow Connector 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2120" cy="533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564044" id="Straight Arrow Connector 70" o:spid="_x0000_s1026" type="#_x0000_t32" style="position:absolute;margin-left:118.5pt;margin-top:6.2pt;width:135.6pt;height:4.2pt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FFECF51" w14:textId="34FDEA1C" w:rsidR="001D1045" w:rsidRPr="001D1045" w:rsidRDefault="001D1045" w:rsidP="002154FF"/>
          <w:p w14:paraId="1D645728" w14:textId="5079CCC3" w:rsidR="001D1045" w:rsidRPr="001D1045" w:rsidRDefault="001D1045" w:rsidP="002154FF"/>
          <w:p w14:paraId="2D704F68" w14:textId="4FA86646" w:rsidR="001D1045" w:rsidRPr="001D1045" w:rsidRDefault="001D1045" w:rsidP="002154FF"/>
          <w:p w14:paraId="48A31343" w14:textId="7B3DE3DE" w:rsidR="001D1045" w:rsidRPr="001D1045" w:rsidRDefault="001D1045" w:rsidP="002154FF"/>
          <w:p w14:paraId="3326B9F2" w14:textId="740AE7FE" w:rsidR="001D1045" w:rsidRPr="001D1045" w:rsidRDefault="001D1045" w:rsidP="002154FF"/>
          <w:p w14:paraId="6FB85320" w14:textId="41DCEDFE" w:rsidR="001D1045" w:rsidRDefault="001D1045" w:rsidP="002154FF"/>
          <w:p w14:paraId="0D59E724" w14:textId="57B7B849" w:rsidR="001D1045" w:rsidRPr="001D1045" w:rsidRDefault="001D1045" w:rsidP="002154FF"/>
          <w:p w14:paraId="4D0514F0" w14:textId="56A79188" w:rsidR="001D1045" w:rsidRDefault="001D1045" w:rsidP="002154FF"/>
          <w:p w14:paraId="57011241" w14:textId="730175A6" w:rsidR="001D1045" w:rsidRDefault="003A6A87" w:rsidP="002154FF">
            <w:pPr>
              <w:ind w:firstLine="720"/>
            </w:pPr>
            <w:r>
              <w:rPr>
                <w:noProof/>
              </w:rPr>
              <w:drawing>
                <wp:anchor distT="0" distB="0" distL="114300" distR="114300" simplePos="0" relativeHeight="252010496" behindDoc="1" locked="0" layoutInCell="1" allowOverlap="1" wp14:anchorId="0EB4B2FB" wp14:editId="55419D96">
                  <wp:simplePos x="0" y="0"/>
                  <wp:positionH relativeFrom="column">
                    <wp:posOffset>38735</wp:posOffset>
                  </wp:positionH>
                  <wp:positionV relativeFrom="paragraph">
                    <wp:posOffset>172085</wp:posOffset>
                  </wp:positionV>
                  <wp:extent cx="2183130" cy="1871345"/>
                  <wp:effectExtent l="3492" t="0" r="0" b="0"/>
                  <wp:wrapNone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500"/>
                          <a:stretch/>
                        </pic:blipFill>
                        <pic:spPr bwMode="auto">
                          <a:xfrm rot="16200000">
                            <a:off x="0" y="0"/>
                            <a:ext cx="2183130" cy="18713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70F37F9" w14:textId="5BF03DDB" w:rsidR="001D1045" w:rsidRDefault="001D1045" w:rsidP="002154FF">
            <w:pPr>
              <w:tabs>
                <w:tab w:val="left" w:pos="5325"/>
              </w:tabs>
            </w:pPr>
            <w:r>
              <w:tab/>
            </w:r>
          </w:p>
          <w:p w14:paraId="3B51C65B" w14:textId="568E022D" w:rsidR="00B25E42" w:rsidRPr="00B25E42" w:rsidRDefault="0039617E" w:rsidP="00B25E4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01A28579" wp14:editId="4876484E">
                      <wp:simplePos x="0" y="0"/>
                      <wp:positionH relativeFrom="column">
                        <wp:posOffset>1246505</wp:posOffset>
                      </wp:positionH>
                      <wp:positionV relativeFrom="paragraph">
                        <wp:posOffset>187325</wp:posOffset>
                      </wp:positionV>
                      <wp:extent cx="1638300" cy="144780"/>
                      <wp:effectExtent l="0" t="57150" r="19050" b="26670"/>
                      <wp:wrapNone/>
                      <wp:docPr id="75" name="Straight Arrow Connector 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38300" cy="1447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E6881D" id="Straight Arrow Connector 75" o:spid="_x0000_s1026" type="#_x0000_t32" style="position:absolute;margin-left:98.15pt;margin-top:14.75pt;width:129pt;height:11.4pt;flip:x y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03680" behindDoc="0" locked="0" layoutInCell="1" allowOverlap="1" wp14:anchorId="662D1EB3" wp14:editId="65FF7002">
                      <wp:simplePos x="0" y="0"/>
                      <wp:positionH relativeFrom="column">
                        <wp:posOffset>2884805</wp:posOffset>
                      </wp:positionH>
                      <wp:positionV relativeFrom="paragraph">
                        <wp:posOffset>124777</wp:posOffset>
                      </wp:positionV>
                      <wp:extent cx="2613660" cy="1645920"/>
                      <wp:effectExtent l="0" t="0" r="15240" b="11430"/>
                      <wp:wrapNone/>
                      <wp:docPr id="99" name="Text Box 9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13660" cy="1645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0651A6F" w14:textId="157796E3" w:rsidR="0039617E" w:rsidRDefault="0039617E" w:rsidP="003A6A87">
                                  <w:r>
                                    <w:t>Item: 3.5MM PARA CORD</w:t>
                                  </w:r>
                                </w:p>
                                <w:p w14:paraId="51B4023E" w14:textId="77777777" w:rsidR="0039617E" w:rsidRDefault="0039617E" w:rsidP="003A6A87">
                                  <w:r>
                                    <w:t>Style Color: MCAM / AOR1 / TFP</w:t>
                                  </w:r>
                                </w:p>
                                <w:p w14:paraId="01C6F046" w14:textId="77777777" w:rsidR="0039617E" w:rsidRDefault="0039617E" w:rsidP="003A6A87">
                                  <w:r>
                                    <w:t>RM Color: CBK</w:t>
                                  </w:r>
                                </w:p>
                                <w:p w14:paraId="47FC688C" w14:textId="77777777" w:rsidR="0039617E" w:rsidRDefault="0039617E" w:rsidP="003A6A87">
                                  <w:r>
                                    <w:t>Style Color: AOR2</w:t>
                                  </w:r>
                                </w:p>
                                <w:p w14:paraId="3943A8C4" w14:textId="77777777" w:rsidR="0039617E" w:rsidRPr="003503AC" w:rsidRDefault="0039617E" w:rsidP="003A6A87">
                                  <w:r>
                                    <w:t>RM Color: RG</w:t>
                                  </w:r>
                                </w:p>
                                <w:p w14:paraId="73AE32E1" w14:textId="77777777" w:rsidR="0039617E" w:rsidRDefault="0039617E" w:rsidP="003A6A87">
                                  <w:r>
                                    <w:t xml:space="preserve">Style Color: TIGER STRIPE / BLACK / </w:t>
                                  </w:r>
                                  <w:r w:rsidRPr="00EA6F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7CE2CD1B" w14:textId="77777777" w:rsidR="0039617E" w:rsidRPr="003503AC" w:rsidRDefault="0039617E" w:rsidP="003A6A87">
                                  <w:r>
                                    <w:t xml:space="preserve">RM Color: </w:t>
                                  </w:r>
                                  <w:r w:rsidRPr="00EA6F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23E39041" w14:textId="77777777" w:rsidR="0039617E" w:rsidRDefault="0039617E" w:rsidP="003A6A8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2D1EB3" id="Text Box 99" o:spid="_x0000_s1047" type="#_x0000_t202" style="position:absolute;margin-left:227.15pt;margin-top:9.8pt;width:205.8pt;height:129.6pt;z-index:252103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" fillcolor="white [3201]" strokeweight=".5pt">
                      <v:textbox>
                        <w:txbxContent>
                          <w:p w14:paraId="50651A6F" w14:textId="157796E3" w:rsidR="0039617E" w:rsidRDefault="0039617E" w:rsidP="003A6A87">
                            <w:r>
                              <w:t>Item: 3.5MM PARA CORD</w:t>
                            </w:r>
                          </w:p>
                          <w:p w14:paraId="51B4023E" w14:textId="77777777" w:rsidR="0039617E" w:rsidRDefault="0039617E" w:rsidP="003A6A87">
                            <w:r>
                              <w:t>Style Color: MCAM / AOR1 / TFP</w:t>
                            </w:r>
                          </w:p>
                          <w:p w14:paraId="01C6F046" w14:textId="77777777" w:rsidR="0039617E" w:rsidRDefault="0039617E" w:rsidP="003A6A87">
                            <w:r>
                              <w:t>RM Color: CBK</w:t>
                            </w:r>
                          </w:p>
                          <w:p w14:paraId="47FC688C" w14:textId="77777777" w:rsidR="0039617E" w:rsidRDefault="0039617E" w:rsidP="003A6A87">
                            <w:r>
                              <w:t>Style Color: AOR2</w:t>
                            </w:r>
                          </w:p>
                          <w:p w14:paraId="3943A8C4" w14:textId="77777777" w:rsidR="0039617E" w:rsidRPr="003503AC" w:rsidRDefault="0039617E" w:rsidP="003A6A87">
                            <w:r>
                              <w:t>RM Color: RG</w:t>
                            </w:r>
                          </w:p>
                          <w:p w14:paraId="73AE32E1" w14:textId="77777777" w:rsidR="0039617E" w:rsidRDefault="0039617E" w:rsidP="003A6A87">
                            <w:r>
                              <w:t xml:space="preserve">Style Color: TIGER STRIPE / BLACK / </w:t>
                            </w:r>
                            <w:r w:rsidRPr="00EA6F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7CE2CD1B" w14:textId="77777777" w:rsidR="0039617E" w:rsidRPr="003503AC" w:rsidRDefault="0039617E" w:rsidP="003A6A87">
                            <w:r>
                              <w:t xml:space="preserve">RM Color: </w:t>
                            </w:r>
                            <w:r w:rsidRPr="00EA6F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23E39041" w14:textId="77777777" w:rsidR="0039617E" w:rsidRDefault="0039617E" w:rsidP="003A6A87"/>
                        </w:txbxContent>
                      </v:textbox>
                    </v:shape>
                  </w:pict>
                </mc:Fallback>
              </mc:AlternateContent>
            </w:r>
          </w:p>
          <w:p w14:paraId="0C7C638B" w14:textId="2E73294A" w:rsidR="00B25E42" w:rsidRPr="00B25E42" w:rsidRDefault="0039617E" w:rsidP="00B25E42"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9712" behindDoc="0" locked="0" layoutInCell="1" allowOverlap="1" wp14:anchorId="3C3DEF91" wp14:editId="1558E9D0">
                      <wp:simplePos x="0" y="0"/>
                      <wp:positionH relativeFrom="column">
                        <wp:posOffset>1734185</wp:posOffset>
                      </wp:positionH>
                      <wp:positionV relativeFrom="paragraph">
                        <wp:posOffset>97790</wp:posOffset>
                      </wp:positionV>
                      <wp:extent cx="975360" cy="1824990"/>
                      <wp:effectExtent l="38100" t="38100" r="34290" b="22860"/>
                      <wp:wrapNone/>
                      <wp:docPr id="139" name="Straight Arrow Connector 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75360" cy="18249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2C540D" id="Straight Arrow Connector 139" o:spid="_x0000_s1026" type="#_x0000_t32" style="position:absolute;margin-left:136.55pt;margin-top:7.7pt;width:76.8pt;height:143.7pt;flip:x y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1391BF8" w14:textId="3C66CBA2" w:rsidR="00B25E42" w:rsidRPr="00B25E42" w:rsidRDefault="0039617E" w:rsidP="00B25E4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1AB81E7D" wp14:editId="3EE74742">
                      <wp:simplePos x="0" y="0"/>
                      <wp:positionH relativeFrom="column">
                        <wp:posOffset>1223645</wp:posOffset>
                      </wp:positionH>
                      <wp:positionV relativeFrom="paragraph">
                        <wp:posOffset>31115</wp:posOffset>
                      </wp:positionV>
                      <wp:extent cx="1493520" cy="1661160"/>
                      <wp:effectExtent l="38100" t="38100" r="30480" b="34290"/>
                      <wp:wrapNone/>
                      <wp:docPr id="72" name="Straight Arrow Connector 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93520" cy="16611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886BEA" id="Straight Arrow Connector 72" o:spid="_x0000_s1026" type="#_x0000_t32" style="position:absolute;margin-left:96.35pt;margin-top:2.45pt;width:117.6pt;height:130.8pt;flip:x y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1B1B19A" w14:textId="277378A7" w:rsidR="00B25E42" w:rsidRPr="00B25E42" w:rsidRDefault="0039617E" w:rsidP="00B25E42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4F105214" wp14:editId="64C9DE86">
                      <wp:simplePos x="0" y="0"/>
                      <wp:positionH relativeFrom="column">
                        <wp:posOffset>1284605</wp:posOffset>
                      </wp:positionH>
                      <wp:positionV relativeFrom="paragraph">
                        <wp:posOffset>147320</wp:posOffset>
                      </wp:positionV>
                      <wp:extent cx="1447800" cy="1356360"/>
                      <wp:effectExtent l="38100" t="38100" r="19050" b="34290"/>
                      <wp:wrapNone/>
                      <wp:docPr id="76" name="Straight Arrow Connector 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47800" cy="13563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B99E05B" id="Straight Arrow Connector 76" o:spid="_x0000_s1026" type="#_x0000_t32" style="position:absolute;margin-left:101.15pt;margin-top:11.6pt;width:114pt;height:106.8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AE8589E" w14:textId="055861DC" w:rsidR="00B25E42" w:rsidRPr="00B25E42" w:rsidRDefault="00B25E42" w:rsidP="00B25E42"/>
          <w:p w14:paraId="194AC4FA" w14:textId="56AE6C0D" w:rsidR="00B25E42" w:rsidRPr="00B25E42" w:rsidRDefault="00B25E42" w:rsidP="00B25E42"/>
          <w:p w14:paraId="3874011A" w14:textId="09DAD349" w:rsidR="00B25E42" w:rsidRPr="00B25E42" w:rsidRDefault="0039617E" w:rsidP="00B25E42"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13568" behindDoc="0" locked="0" layoutInCell="1" allowOverlap="1" wp14:anchorId="2105E938" wp14:editId="2AD45E5B">
                      <wp:simplePos x="0" y="0"/>
                      <wp:positionH relativeFrom="column">
                        <wp:posOffset>1398905</wp:posOffset>
                      </wp:positionH>
                      <wp:positionV relativeFrom="paragraph">
                        <wp:posOffset>42545</wp:posOffset>
                      </wp:positionV>
                      <wp:extent cx="1325880" cy="803910"/>
                      <wp:effectExtent l="38100" t="38100" r="26670" b="34290"/>
                      <wp:wrapNone/>
                      <wp:docPr id="136" name="Straight Arrow Connector 1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325880" cy="8039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6445AE2" id="Straight Arrow Connector 136" o:spid="_x0000_s1026" type="#_x0000_t32" style="position:absolute;margin-left:110.15pt;margin-top:3.35pt;width:104.4pt;height:63.3pt;flip:x y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25359F6" w14:textId="703A8379" w:rsidR="00B25E42" w:rsidRPr="00B25E42" w:rsidRDefault="0039617E" w:rsidP="00B25E42"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3808" behindDoc="0" locked="0" layoutInCell="1" allowOverlap="1" wp14:anchorId="1C4CCDF9" wp14:editId="1D75E0ED">
                      <wp:simplePos x="0" y="0"/>
                      <wp:positionH relativeFrom="column">
                        <wp:posOffset>1292225</wp:posOffset>
                      </wp:positionH>
                      <wp:positionV relativeFrom="paragraph">
                        <wp:posOffset>162560</wp:posOffset>
                      </wp:positionV>
                      <wp:extent cx="1417320" cy="483870"/>
                      <wp:effectExtent l="38100" t="38100" r="30480" b="30480"/>
                      <wp:wrapNone/>
                      <wp:docPr id="141" name="Straight Arrow Connector 1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17320" cy="48387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750214" id="Straight Arrow Connector 141" o:spid="_x0000_s1026" type="#_x0000_t32" style="position:absolute;margin-left:101.75pt;margin-top:12.8pt;width:111.6pt;height:38.1pt;flip:x y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F184E93" w14:textId="4EADB62A" w:rsidR="00B25E42" w:rsidRPr="00B25E42" w:rsidRDefault="00B25E42" w:rsidP="00B25E42"/>
          <w:p w14:paraId="51C1D7F8" w14:textId="74431750" w:rsidR="00B25E42" w:rsidRDefault="00D92306" w:rsidP="00B25E42">
            <w:r w:rsidRPr="00D92306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10848" behindDoc="1" locked="0" layoutInCell="1" allowOverlap="1" wp14:anchorId="69366477" wp14:editId="10DF7C88">
                  <wp:simplePos x="0" y="0"/>
                  <wp:positionH relativeFrom="column">
                    <wp:posOffset>-44450</wp:posOffset>
                  </wp:positionH>
                  <wp:positionV relativeFrom="paragraph">
                    <wp:posOffset>208280</wp:posOffset>
                  </wp:positionV>
                  <wp:extent cx="2440212" cy="2735580"/>
                  <wp:effectExtent l="0" t="0" r="0" b="7620"/>
                  <wp:wrapNone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866"/>
                          <a:stretch/>
                        </pic:blipFill>
                        <pic:spPr bwMode="auto">
                          <a:xfrm>
                            <a:off x="0" y="0"/>
                            <a:ext cx="2440212" cy="2735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9617E"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17664" behindDoc="0" locked="0" layoutInCell="1" allowOverlap="1" wp14:anchorId="25B4F0A6" wp14:editId="6154CB84">
                      <wp:simplePos x="0" y="0"/>
                      <wp:positionH relativeFrom="column">
                        <wp:posOffset>2686685</wp:posOffset>
                      </wp:positionH>
                      <wp:positionV relativeFrom="paragraph">
                        <wp:posOffset>109220</wp:posOffset>
                      </wp:positionV>
                      <wp:extent cx="2964180" cy="2072640"/>
                      <wp:effectExtent l="0" t="0" r="26670" b="22860"/>
                      <wp:wrapNone/>
                      <wp:docPr id="138" name="Text Box 1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64180" cy="20726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2219B83" w14:textId="5E451A05" w:rsidR="003A6A87" w:rsidRDefault="003A6A87" w:rsidP="003A6A87">
                                  <w:r>
                                    <w:t xml:space="preserve">Item: 70D RIPSTOP / #5 zipper chain &amp; slider / 25MM Foldable elastic / 25mm Velcro loop &amp; hook / 20mm nylon tape / 3MM </w:t>
                                  </w:r>
                                  <w:r w:rsidR="0039617E">
                                    <w:t xml:space="preserve">NEW </w:t>
                                  </w:r>
                                  <w:r>
                                    <w:t xml:space="preserve">PARA CORD / 2.8mm elastic string / </w:t>
                                  </w:r>
                                </w:p>
                                <w:p w14:paraId="3E57E328" w14:textId="7A1992D4" w:rsidR="003A6A87" w:rsidRDefault="003A6A87" w:rsidP="003A6A87">
                                  <w:r>
                                    <w:t>Style Color: MCAM</w:t>
                                  </w:r>
                                  <w:r w:rsidR="0039617E">
                                    <w:t xml:space="preserve"> / AOR1 / TFP</w:t>
                                  </w:r>
                                </w:p>
                                <w:p w14:paraId="4CB244F4" w14:textId="3A822EC8" w:rsidR="003A6A87" w:rsidRDefault="003A6A87" w:rsidP="003A6A87">
                                  <w:r>
                                    <w:t>RM Color: CBK</w:t>
                                  </w:r>
                                </w:p>
                                <w:p w14:paraId="3888746C" w14:textId="77777777" w:rsidR="003A6A87" w:rsidRDefault="003A6A87" w:rsidP="003A6A87">
                                  <w:r>
                                    <w:t>Style Color: AOR2</w:t>
                                  </w:r>
                                </w:p>
                                <w:p w14:paraId="65E723B5" w14:textId="77777777" w:rsidR="003A6A87" w:rsidRPr="003503AC" w:rsidRDefault="003A6A87" w:rsidP="003A6A87">
                                  <w:r>
                                    <w:t>RM Color: RG</w:t>
                                  </w:r>
                                </w:p>
                                <w:p w14:paraId="6F51B3BD" w14:textId="39490FD8" w:rsidR="003A6A87" w:rsidRDefault="003A6A87" w:rsidP="003A6A87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  <w:r w:rsidR="0039617E">
                                    <w:t xml:space="preserve"> / </w:t>
                                  </w:r>
                                  <w:r w:rsidR="0039617E" w:rsidRPr="00EA6F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1575F84B" w14:textId="4222C328" w:rsidR="003A6A87" w:rsidRPr="003503AC" w:rsidRDefault="003A6A87" w:rsidP="003A6A87">
                                  <w:r>
                                    <w:t xml:space="preserve">RM Color: </w:t>
                                  </w:r>
                                  <w:r w:rsidRPr="00EA6F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9C30BCB" w14:textId="77777777" w:rsidR="003A6A87" w:rsidRDefault="003A6A87" w:rsidP="003A6A8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B4F0A6" id="Text Box 138" o:spid="_x0000_s1048" type="#_x0000_t202" style="position:absolute;margin-left:211.55pt;margin-top:8.6pt;width:233.4pt;height:163.2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" fillcolor="white [3201]" strokeweight=".5pt">
                      <v:textbox>
                        <w:txbxContent>
                          <w:p w14:paraId="62219B83" w14:textId="5E451A05" w:rsidR="003A6A87" w:rsidRDefault="003A6A87" w:rsidP="003A6A87">
                            <w:r>
                              <w:t xml:space="preserve">Item: 70D RIPSTOP / #5 zipper chain &amp; slider / 25MM Foldable elastic / 25mm Velcro loop &amp; hook / 20mm nylon tape / 3MM </w:t>
                            </w:r>
                            <w:r w:rsidR="0039617E">
                              <w:t xml:space="preserve">NEW </w:t>
                            </w:r>
                            <w:r>
                              <w:t xml:space="preserve">PARA CORD / 2.8mm elastic string / </w:t>
                            </w:r>
                          </w:p>
                          <w:p w14:paraId="3E57E328" w14:textId="7A1992D4" w:rsidR="003A6A87" w:rsidRDefault="003A6A87" w:rsidP="003A6A87">
                            <w:r>
                              <w:t>Style Color: MCAM</w:t>
                            </w:r>
                            <w:r w:rsidR="0039617E">
                              <w:t xml:space="preserve"> / AOR1 / TFP</w:t>
                            </w:r>
                          </w:p>
                          <w:p w14:paraId="4CB244F4" w14:textId="3A822EC8" w:rsidR="003A6A87" w:rsidRDefault="003A6A87" w:rsidP="003A6A87">
                            <w:r>
                              <w:t>RM Color: CBK</w:t>
                            </w:r>
                          </w:p>
                          <w:p w14:paraId="3888746C" w14:textId="77777777" w:rsidR="003A6A87" w:rsidRDefault="003A6A87" w:rsidP="003A6A87">
                            <w:r>
                              <w:t>Style Color: AOR2</w:t>
                            </w:r>
                          </w:p>
                          <w:p w14:paraId="65E723B5" w14:textId="77777777" w:rsidR="003A6A87" w:rsidRPr="003503AC" w:rsidRDefault="003A6A87" w:rsidP="003A6A87">
                            <w:r>
                              <w:t>RM Color: RG</w:t>
                            </w:r>
                          </w:p>
                          <w:p w14:paraId="6F51B3BD" w14:textId="39490FD8" w:rsidR="003A6A87" w:rsidRDefault="003A6A87" w:rsidP="003A6A87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  <w:r w:rsidR="0039617E">
                              <w:t xml:space="preserve"> / </w:t>
                            </w:r>
                            <w:r w:rsidR="0039617E" w:rsidRPr="00EA6F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1575F84B" w14:textId="4222C328" w:rsidR="003A6A87" w:rsidRPr="003503AC" w:rsidRDefault="003A6A87" w:rsidP="003A6A87">
                            <w:r>
                              <w:t xml:space="preserve">RM Color: </w:t>
                            </w:r>
                            <w:r w:rsidRPr="00EA6F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69C30BCB" w14:textId="77777777" w:rsidR="003A6A87" w:rsidRDefault="003A6A87" w:rsidP="003A6A87"/>
                        </w:txbxContent>
                      </v:textbox>
                    </v:shape>
                  </w:pict>
                </mc:Fallback>
              </mc:AlternateContent>
            </w:r>
            <w:r w:rsidR="0039617E"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5856" behindDoc="0" locked="0" layoutInCell="1" allowOverlap="1" wp14:anchorId="4E410E50" wp14:editId="54941614">
                      <wp:simplePos x="0" y="0"/>
                      <wp:positionH relativeFrom="column">
                        <wp:posOffset>1147445</wp:posOffset>
                      </wp:positionH>
                      <wp:positionV relativeFrom="paragraph">
                        <wp:posOffset>185420</wp:posOffset>
                      </wp:positionV>
                      <wp:extent cx="1539240" cy="335280"/>
                      <wp:effectExtent l="38100" t="0" r="22860" b="83820"/>
                      <wp:wrapNone/>
                      <wp:docPr id="143" name="Straight Arrow Connector 1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39240" cy="33528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A6EED1" id="Straight Arrow Connector 143" o:spid="_x0000_s1026" type="#_x0000_t32" style="position:absolute;margin-left:90.35pt;margin-top:14.6pt;width:121.2pt;height:26.4pt;flip:x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1074C5F" w14:textId="643A9648" w:rsidR="00B25E42" w:rsidRDefault="00D92306" w:rsidP="00B25E42"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21760" behindDoc="0" locked="0" layoutInCell="1" allowOverlap="1" wp14:anchorId="2CF3A864" wp14:editId="64C02903">
                      <wp:simplePos x="0" y="0"/>
                      <wp:positionH relativeFrom="column">
                        <wp:posOffset>690245</wp:posOffset>
                      </wp:positionH>
                      <wp:positionV relativeFrom="paragraph">
                        <wp:posOffset>46355</wp:posOffset>
                      </wp:positionV>
                      <wp:extent cx="2004060" cy="1889760"/>
                      <wp:effectExtent l="38100" t="0" r="34290" b="53340"/>
                      <wp:wrapNone/>
                      <wp:docPr id="140" name="Straight Arrow Connector 1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04060" cy="18897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F04B90C" id="Straight Arrow Connector 140" o:spid="_x0000_s1026" type="#_x0000_t32" style="position:absolute;margin-left:54.35pt;margin-top:3.65pt;width:157.8pt;height:148.8pt;flip:x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57600" behindDoc="0" locked="0" layoutInCell="1" allowOverlap="1" wp14:anchorId="5D94708C" wp14:editId="28A8D1A8">
                      <wp:simplePos x="0" y="0"/>
                      <wp:positionH relativeFrom="column">
                        <wp:posOffset>835025</wp:posOffset>
                      </wp:positionH>
                      <wp:positionV relativeFrom="paragraph">
                        <wp:posOffset>8255</wp:posOffset>
                      </wp:positionV>
                      <wp:extent cx="1866900" cy="800100"/>
                      <wp:effectExtent l="38100" t="0" r="19050" b="57150"/>
                      <wp:wrapNone/>
                      <wp:docPr id="44" name="Straight Arrow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66900" cy="800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E10BDB" id="Straight Arrow Connector 44" o:spid="_x0000_s1026" type="#_x0000_t32" style="position:absolute;margin-left:65.75pt;margin-top:.65pt;width:147pt;height:63pt;flip:x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68AA96D" w14:textId="6904F72A" w:rsidR="00B25E42" w:rsidRDefault="00B25E42" w:rsidP="00B25E42">
            <w:pPr>
              <w:rPr>
                <w:noProof/>
                <w14:ligatures w14:val="standard"/>
              </w:rPr>
            </w:pPr>
          </w:p>
          <w:p w14:paraId="4DF98AF1" w14:textId="79644D89" w:rsidR="00B25E42" w:rsidRDefault="00B25E42" w:rsidP="00B25E42"/>
          <w:p w14:paraId="2A67829D" w14:textId="07C05AF3" w:rsidR="00B25E42" w:rsidRPr="00B25E42" w:rsidRDefault="00B25E42" w:rsidP="00B25E42"/>
          <w:p w14:paraId="0FFBAB09" w14:textId="38D59F79" w:rsidR="00B25E42" w:rsidRDefault="00B25E42" w:rsidP="00B25E42"/>
          <w:p w14:paraId="5F262400" w14:textId="47988934" w:rsidR="00B25E42" w:rsidRPr="00B25E42" w:rsidRDefault="00D92306" w:rsidP="00B25E42">
            <w:pPr>
              <w:tabs>
                <w:tab w:val="left" w:pos="5445"/>
              </w:tabs>
            </w:pPr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5728" behindDoc="0" locked="0" layoutInCell="1" allowOverlap="1" wp14:anchorId="0A2526E8" wp14:editId="51659862">
                      <wp:simplePos x="0" y="0"/>
                      <wp:positionH relativeFrom="column">
                        <wp:posOffset>1208405</wp:posOffset>
                      </wp:positionH>
                      <wp:positionV relativeFrom="paragraph">
                        <wp:posOffset>563245</wp:posOffset>
                      </wp:positionV>
                      <wp:extent cx="1668780" cy="758190"/>
                      <wp:effectExtent l="38100" t="38100" r="26670" b="22860"/>
                      <wp:wrapNone/>
                      <wp:docPr id="100" name="Straight Arrow Connector 1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68780" cy="7581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DDB762" id="Straight Arrow Connector 100" o:spid="_x0000_s1026" type="#_x0000_t32" style="position:absolute;margin-left:95.15pt;margin-top:44.35pt;width:131.4pt;height:59.7pt;flip:x y;z-index:252105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3A6A87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09824" behindDoc="0" locked="0" layoutInCell="1" allowOverlap="1" wp14:anchorId="45199691" wp14:editId="01E0B5CE">
                      <wp:simplePos x="0" y="0"/>
                      <wp:positionH relativeFrom="column">
                        <wp:posOffset>1703705</wp:posOffset>
                      </wp:positionH>
                      <wp:positionV relativeFrom="paragraph">
                        <wp:posOffset>167005</wp:posOffset>
                      </wp:positionV>
                      <wp:extent cx="1158240" cy="1162050"/>
                      <wp:effectExtent l="38100" t="38100" r="22860" b="19050"/>
                      <wp:wrapNone/>
                      <wp:docPr id="102" name="Straight Arrow Connector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58240" cy="11620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60D038" id="Straight Arrow Connector 102" o:spid="_x0000_s1026" type="#_x0000_t32" style="position:absolute;margin-left:134.15pt;margin-top:13.15pt;width:91.2pt;height:91.5pt;flip:x y;z-index:252109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="0039617E"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07776" behindDoc="0" locked="0" layoutInCell="1" allowOverlap="1" wp14:anchorId="10E6A800" wp14:editId="4F352898">
                      <wp:simplePos x="0" y="0"/>
                      <wp:positionH relativeFrom="column">
                        <wp:posOffset>2854325</wp:posOffset>
                      </wp:positionH>
                      <wp:positionV relativeFrom="paragraph">
                        <wp:posOffset>1020445</wp:posOffset>
                      </wp:positionV>
                      <wp:extent cx="1447800" cy="685800"/>
                      <wp:effectExtent l="0" t="0" r="19050" b="19050"/>
                      <wp:wrapNone/>
                      <wp:docPr id="101" name="Text Box 10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47800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FBA16D7" w14:textId="30055B9F" w:rsidR="0039617E" w:rsidRDefault="0039617E" w:rsidP="003A6A87">
                                  <w:r>
                                    <w:t>Item: HEAT TUBE</w:t>
                                  </w:r>
                                </w:p>
                                <w:p w14:paraId="7E0BB074" w14:textId="046FB237" w:rsidR="0039617E" w:rsidRDefault="0039617E" w:rsidP="0039617E">
                                  <w:r>
                                    <w:t>Style Color: ALL COLOR</w:t>
                                  </w:r>
                                </w:p>
                                <w:p w14:paraId="217D5DCF" w14:textId="77777777" w:rsidR="0039617E" w:rsidRPr="003503AC" w:rsidRDefault="0039617E" w:rsidP="003A6A87">
                                  <w:r>
                                    <w:t xml:space="preserve">RM Color: BLACK </w:t>
                                  </w:r>
                                </w:p>
                                <w:p w14:paraId="618497DA" w14:textId="77777777" w:rsidR="0039617E" w:rsidRDefault="0039617E" w:rsidP="003A6A87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E6A800" id="Text Box 101" o:spid="_x0000_s1049" type="#_x0000_t202" style="position:absolute;margin-left:224.75pt;margin-top:80.35pt;width:114pt;height:54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" fillcolor="white [3201]" strokeweight=".5pt">
                      <v:textbox>
                        <w:txbxContent>
                          <w:p w14:paraId="7FBA16D7" w14:textId="30055B9F" w:rsidR="0039617E" w:rsidRDefault="0039617E" w:rsidP="003A6A87">
                            <w:r>
                              <w:t>Item: HEAT TUBE</w:t>
                            </w:r>
                          </w:p>
                          <w:p w14:paraId="7E0BB074" w14:textId="046FB237" w:rsidR="0039617E" w:rsidRDefault="0039617E" w:rsidP="0039617E">
                            <w:r>
                              <w:t>Style Color: ALL COLOR</w:t>
                            </w:r>
                          </w:p>
                          <w:p w14:paraId="217D5DCF" w14:textId="77777777" w:rsidR="0039617E" w:rsidRPr="003503AC" w:rsidRDefault="0039617E" w:rsidP="003A6A87">
                            <w:r>
                              <w:t xml:space="preserve">RM Color: BLACK </w:t>
                            </w:r>
                          </w:p>
                          <w:p w14:paraId="618497DA" w14:textId="77777777" w:rsidR="0039617E" w:rsidRDefault="0039617E" w:rsidP="003A6A87"/>
                        </w:txbxContent>
                      </v:textbox>
                    </v:shape>
                  </w:pict>
                </mc:Fallback>
              </mc:AlternateContent>
            </w:r>
            <w:r w:rsidR="00B25E42">
              <w:tab/>
            </w:r>
          </w:p>
        </w:tc>
      </w:tr>
    </w:tbl>
    <w:p w14:paraId="66B91E31" w14:textId="2FA6513A" w:rsidR="00D92306" w:rsidRPr="00D92306" w:rsidRDefault="00D92306" w:rsidP="00D92306">
      <w:pPr>
        <w:spacing w:before="100" w:beforeAutospacing="1" w:after="100" w:afterAutospacing="1"/>
        <w:rPr>
          <w:rFonts w:ascii="Times New Roman" w:eastAsia="Times New Roman" w:hAnsi="Times New Roman" w:cs="Times New Roman"/>
          <w:color w:val="auto"/>
          <w:kern w:val="0"/>
          <w:sz w:val="24"/>
          <w:szCs w:val="24"/>
          <w:lang w:eastAsia="en-US"/>
          <w14:ligatures w14:val="none"/>
        </w:rPr>
      </w:pPr>
    </w:p>
    <w:p w14:paraId="097373D0" w14:textId="788FD972" w:rsidR="001D1045" w:rsidRDefault="001D1045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8666C" w:rsidRPr="00DE4BCC" w14:paraId="3D025A8B" w14:textId="77777777" w:rsidTr="002154F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6E548F17" w14:textId="77777777" w:rsidR="0048666C" w:rsidRPr="00DE4BCC" w:rsidRDefault="0048666C" w:rsidP="002154FF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48666C" w:rsidRPr="00DE4BCC" w14:paraId="61759E50" w14:textId="77777777" w:rsidTr="00E8546C">
        <w:trPr>
          <w:trHeight w:val="12113"/>
        </w:trPr>
        <w:tc>
          <w:tcPr>
            <w:tcW w:w="5000" w:type="pct"/>
          </w:tcPr>
          <w:p w14:paraId="1E5863A2" w14:textId="73C49B21" w:rsidR="0048666C" w:rsidRDefault="00E8546C" w:rsidP="002154FF">
            <w:pPr>
              <w:ind w:firstLine="720"/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27904" behindDoc="0" locked="0" layoutInCell="1" allowOverlap="1" wp14:anchorId="48D5257A" wp14:editId="4EC82252">
                      <wp:simplePos x="0" y="0"/>
                      <wp:positionH relativeFrom="column">
                        <wp:posOffset>2701925</wp:posOffset>
                      </wp:positionH>
                      <wp:positionV relativeFrom="paragraph">
                        <wp:posOffset>223520</wp:posOffset>
                      </wp:positionV>
                      <wp:extent cx="2606040" cy="1645920"/>
                      <wp:effectExtent l="0" t="0" r="22860" b="11430"/>
                      <wp:wrapNone/>
                      <wp:docPr id="144" name="Text Box 1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06040" cy="1645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C1A9722" w14:textId="2407E67A" w:rsidR="00E8546C" w:rsidRDefault="00E8546C" w:rsidP="00E8546C">
                                  <w:r>
                                    <w:t xml:space="preserve">Item: 25mm Velcro loop &amp; hook </w:t>
                                  </w:r>
                                </w:p>
                                <w:p w14:paraId="6324C625" w14:textId="29EBC9D1" w:rsidR="00E8546C" w:rsidRDefault="00E8546C" w:rsidP="00E8546C">
                                  <w:r>
                                    <w:t>Style Color: MCAM</w:t>
                                  </w:r>
                                  <w:r w:rsidR="00EA6F63">
                                    <w:t xml:space="preserve"> / AOR1 / TFP</w:t>
                                  </w:r>
                                </w:p>
                                <w:p w14:paraId="14D26EA2" w14:textId="77777777" w:rsidR="00E8546C" w:rsidRDefault="00E8546C" w:rsidP="00E8546C">
                                  <w:r>
                                    <w:t>RM Color: CBK</w:t>
                                  </w:r>
                                </w:p>
                                <w:p w14:paraId="477F7604" w14:textId="77777777" w:rsidR="00E8546C" w:rsidRDefault="00E8546C" w:rsidP="00E8546C">
                                  <w:r>
                                    <w:t>Style Color: AOR2</w:t>
                                  </w:r>
                                </w:p>
                                <w:p w14:paraId="7FDF5629" w14:textId="77777777" w:rsidR="00E8546C" w:rsidRPr="003503AC" w:rsidRDefault="00E8546C" w:rsidP="00E8546C">
                                  <w:r>
                                    <w:t>RM Color: RG</w:t>
                                  </w:r>
                                </w:p>
                                <w:p w14:paraId="35F95383" w14:textId="2BDFF258" w:rsidR="00E8546C" w:rsidRDefault="00E8546C" w:rsidP="00E8546C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  <w:r w:rsidR="00EA6F63">
                                    <w:t xml:space="preserve"> / </w:t>
                                  </w:r>
                                  <w:r w:rsidR="00EA6F63" w:rsidRPr="00EA6F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700A988F" w14:textId="55AA1E7B" w:rsidR="00E8546C" w:rsidRPr="003503AC" w:rsidRDefault="00E8546C" w:rsidP="00E8546C">
                                  <w:r>
                                    <w:t xml:space="preserve">RM Color: </w:t>
                                  </w:r>
                                  <w:r w:rsidRPr="00EA6F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18B89FA" w14:textId="77777777" w:rsidR="00E8546C" w:rsidRDefault="00E8546C" w:rsidP="00E8546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D5257A" id="Text Box 144" o:spid="_x0000_s1050" type="#_x0000_t202" style="position:absolute;left:0;text-align:left;margin-left:212.75pt;margin-top:17.6pt;width:205.2pt;height:129.6pt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" fillcolor="white [3201]" strokeweight=".5pt">
                      <v:textbox>
                        <w:txbxContent>
                          <w:p w14:paraId="3C1A9722" w14:textId="2407E67A" w:rsidR="00E8546C" w:rsidRDefault="00E8546C" w:rsidP="00E8546C">
                            <w:r>
                              <w:t xml:space="preserve">Item: 25mm Velcro loop &amp; hook </w:t>
                            </w:r>
                          </w:p>
                          <w:p w14:paraId="6324C625" w14:textId="29EBC9D1" w:rsidR="00E8546C" w:rsidRDefault="00E8546C" w:rsidP="00E8546C">
                            <w:r>
                              <w:t>Style Color: MCAM</w:t>
                            </w:r>
                            <w:r w:rsidR="00EA6F63">
                              <w:t xml:space="preserve"> / AOR1 / TFP</w:t>
                            </w:r>
                          </w:p>
                          <w:p w14:paraId="14D26EA2" w14:textId="77777777" w:rsidR="00E8546C" w:rsidRDefault="00E8546C" w:rsidP="00E8546C">
                            <w:r>
                              <w:t>RM Color: CBK</w:t>
                            </w:r>
                          </w:p>
                          <w:p w14:paraId="477F7604" w14:textId="77777777" w:rsidR="00E8546C" w:rsidRDefault="00E8546C" w:rsidP="00E8546C">
                            <w:r>
                              <w:t>Style Color: AOR2</w:t>
                            </w:r>
                          </w:p>
                          <w:p w14:paraId="7FDF5629" w14:textId="77777777" w:rsidR="00E8546C" w:rsidRPr="003503AC" w:rsidRDefault="00E8546C" w:rsidP="00E8546C">
                            <w:r>
                              <w:t>RM Color: RG</w:t>
                            </w:r>
                          </w:p>
                          <w:p w14:paraId="35F95383" w14:textId="2BDFF258" w:rsidR="00E8546C" w:rsidRDefault="00E8546C" w:rsidP="00E8546C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  <w:r w:rsidR="00EA6F63">
                              <w:t xml:space="preserve"> / </w:t>
                            </w:r>
                            <w:r w:rsidR="00EA6F63" w:rsidRPr="00EA6F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700A988F" w14:textId="55AA1E7B" w:rsidR="00E8546C" w:rsidRPr="003503AC" w:rsidRDefault="00E8546C" w:rsidP="00E8546C">
                            <w:r>
                              <w:t xml:space="preserve">RM Color: </w:t>
                            </w:r>
                            <w:r w:rsidRPr="00EA6F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618B89FA" w14:textId="77777777" w:rsidR="00E8546C" w:rsidRDefault="00E8546C" w:rsidP="00E8546C"/>
                        </w:txbxContent>
                      </v:textbox>
                    </v:shape>
                  </w:pict>
                </mc:Fallback>
              </mc:AlternateContent>
            </w:r>
          </w:p>
          <w:p w14:paraId="3FF30F39" w14:textId="729AED80" w:rsidR="0048666C" w:rsidRPr="00B25E42" w:rsidRDefault="00E8546C" w:rsidP="0048666C">
            <w:pPr>
              <w:ind w:firstLine="720"/>
            </w:pPr>
            <w:r>
              <w:rPr>
                <w:noProof/>
              </w:rPr>
              <w:drawing>
                <wp:anchor distT="0" distB="0" distL="114300" distR="114300" simplePos="0" relativeHeight="251783168" behindDoc="1" locked="0" layoutInCell="1" allowOverlap="1" wp14:anchorId="3EC57A43" wp14:editId="15CA953F">
                  <wp:simplePos x="0" y="0"/>
                  <wp:positionH relativeFrom="column">
                    <wp:posOffset>-364308</wp:posOffset>
                  </wp:positionH>
                  <wp:positionV relativeFrom="paragraph">
                    <wp:posOffset>241753</wp:posOffset>
                  </wp:positionV>
                  <wp:extent cx="2680607" cy="1876425"/>
                  <wp:effectExtent l="1905" t="0" r="7620" b="7620"/>
                  <wp:wrapNone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61" r="11459"/>
                          <a:stretch/>
                        </pic:blipFill>
                        <pic:spPr bwMode="auto">
                          <a:xfrm rot="5400000">
                            <a:off x="0" y="0"/>
                            <a:ext cx="2680607" cy="1876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55325DD" w14:textId="66CB586C" w:rsidR="0048666C" w:rsidRDefault="0048666C" w:rsidP="002154FF">
            <w:pPr>
              <w:tabs>
                <w:tab w:val="left" w:pos="5445"/>
              </w:tabs>
            </w:pPr>
          </w:p>
          <w:p w14:paraId="004F74E7" w14:textId="6D6AD384" w:rsidR="0048666C" w:rsidRDefault="0048666C" w:rsidP="0048666C"/>
          <w:p w14:paraId="5949BAEE" w14:textId="1B82130A" w:rsidR="0048666C" w:rsidRDefault="00E8546C" w:rsidP="0048666C">
            <w:pPr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3C04EF79" wp14:editId="04524771">
                      <wp:simplePos x="0" y="0"/>
                      <wp:positionH relativeFrom="column">
                        <wp:posOffset>1467484</wp:posOffset>
                      </wp:positionH>
                      <wp:positionV relativeFrom="paragraph">
                        <wp:posOffset>193040</wp:posOffset>
                      </wp:positionV>
                      <wp:extent cx="1249680" cy="1181100"/>
                      <wp:effectExtent l="38100" t="0" r="26670" b="57150"/>
                      <wp:wrapNone/>
                      <wp:docPr id="89" name="Straight Arrow Connector 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49680" cy="11811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FBDDB5" id="Straight Arrow Connector 89" o:spid="_x0000_s1026" type="#_x0000_t32" style="position:absolute;margin-left:115.55pt;margin-top:15.2pt;width:98.4pt;height:93pt;flip:x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00A8FF1C" wp14:editId="626839D9">
                      <wp:simplePos x="0" y="0"/>
                      <wp:positionH relativeFrom="column">
                        <wp:posOffset>766444</wp:posOffset>
                      </wp:positionH>
                      <wp:positionV relativeFrom="paragraph">
                        <wp:posOffset>154940</wp:posOffset>
                      </wp:positionV>
                      <wp:extent cx="1935480" cy="1101090"/>
                      <wp:effectExtent l="38100" t="0" r="26670" b="60960"/>
                      <wp:wrapNone/>
                      <wp:docPr id="90" name="Straight Arrow Connector 9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35480" cy="11010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3CBA04" id="Straight Arrow Connector 90" o:spid="_x0000_s1026" type="#_x0000_t32" style="position:absolute;margin-left:60.35pt;margin-top:12.2pt;width:152.4pt;height:86.7pt;flip:x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017C78B" w14:textId="44518776" w:rsidR="008E3107" w:rsidRPr="008E3107" w:rsidRDefault="008E3107" w:rsidP="008E3107"/>
          <w:p w14:paraId="09BB6F3D" w14:textId="2AC756DA" w:rsidR="008E3107" w:rsidRPr="008E3107" w:rsidRDefault="008E3107" w:rsidP="008E3107"/>
          <w:p w14:paraId="05A88610" w14:textId="4F5EBC69" w:rsidR="008E3107" w:rsidRPr="008E3107" w:rsidRDefault="008E3107" w:rsidP="008E3107"/>
          <w:p w14:paraId="0532A06B" w14:textId="7E43462C" w:rsidR="008E3107" w:rsidRPr="008E3107" w:rsidRDefault="008E3107" w:rsidP="008E3107"/>
          <w:p w14:paraId="0DD64E0F" w14:textId="238CCDEB" w:rsidR="008E3107" w:rsidRPr="008E3107" w:rsidRDefault="008E3107" w:rsidP="008E3107"/>
          <w:p w14:paraId="6EA891AB" w14:textId="6941C727" w:rsidR="008E3107" w:rsidRPr="008E3107" w:rsidRDefault="008E3107" w:rsidP="008E3107"/>
          <w:p w14:paraId="338B317A" w14:textId="77777777" w:rsidR="008E3107" w:rsidRPr="008E3107" w:rsidRDefault="008E3107" w:rsidP="008E3107"/>
          <w:p w14:paraId="5C07CA8B" w14:textId="02D1D5B2" w:rsidR="008E3107" w:rsidRPr="008E3107" w:rsidRDefault="008E3107" w:rsidP="008E3107"/>
          <w:p w14:paraId="309CEB91" w14:textId="4D89DA50" w:rsidR="008E3107" w:rsidRDefault="008E3107" w:rsidP="008E3107"/>
          <w:p w14:paraId="13F5F65F" w14:textId="3C88FFFD" w:rsidR="00E8546C" w:rsidRDefault="006C3E30" w:rsidP="008E310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2000" behindDoc="0" locked="0" layoutInCell="1" allowOverlap="1" wp14:anchorId="606638E4" wp14:editId="44703F6C">
                      <wp:simplePos x="0" y="0"/>
                      <wp:positionH relativeFrom="column">
                        <wp:posOffset>2124075</wp:posOffset>
                      </wp:positionH>
                      <wp:positionV relativeFrom="paragraph">
                        <wp:posOffset>11430</wp:posOffset>
                      </wp:positionV>
                      <wp:extent cx="3032760" cy="693420"/>
                      <wp:effectExtent l="0" t="0" r="15240" b="11430"/>
                      <wp:wrapNone/>
                      <wp:docPr id="146" name="Text Box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3276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32AE23" w14:textId="08B68D4D" w:rsidR="00E8546C" w:rsidRDefault="00E8546C" w:rsidP="00E8546C">
                                  <w:r>
                                    <w:t xml:space="preserve">Item: 500D CODURA INSIDE EVA FOAM 5MM </w:t>
                                  </w:r>
                                  <w:r w:rsidR="009F1E4E">
                                    <w:t>HARD</w:t>
                                  </w:r>
                                </w:p>
                                <w:p w14:paraId="684F481C" w14:textId="77777777" w:rsidR="00E8546C" w:rsidRDefault="00E8546C" w:rsidP="00E8546C">
                                  <w:r>
                                    <w:t>Style Color: ALL COLOR</w:t>
                                  </w:r>
                                </w:p>
                                <w:p w14:paraId="448E3A61" w14:textId="77777777" w:rsidR="00E8546C" w:rsidRPr="003503AC" w:rsidRDefault="00E8546C" w:rsidP="00E8546C">
                                  <w:r>
                                    <w:t>RM Color: BLACK</w:t>
                                  </w:r>
                                </w:p>
                                <w:p w14:paraId="1F627DC5" w14:textId="77777777" w:rsidR="00E8546C" w:rsidRDefault="00E8546C" w:rsidP="00E8546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6638E4" id="Text Box 146" o:spid="_x0000_s1051" type="#_x0000_t202" style="position:absolute;margin-left:167.25pt;margin-top:.9pt;width:238.8pt;height:54.6pt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" fillcolor="white [3201]" strokeweight=".5pt">
                      <v:textbox>
                        <w:txbxContent>
                          <w:p w14:paraId="3932AE23" w14:textId="08B68D4D" w:rsidR="00E8546C" w:rsidRDefault="00E8546C" w:rsidP="00E8546C">
                            <w:r>
                              <w:t xml:space="preserve">Item: 500D CODURA INSIDE EVA FOAM 5MM </w:t>
                            </w:r>
                            <w:r w:rsidR="009F1E4E">
                              <w:t>HARD</w:t>
                            </w:r>
                          </w:p>
                          <w:p w14:paraId="684F481C" w14:textId="77777777" w:rsidR="00E8546C" w:rsidRDefault="00E8546C" w:rsidP="00E8546C">
                            <w:r>
                              <w:t>Style Color: ALL COLOR</w:t>
                            </w:r>
                          </w:p>
                          <w:p w14:paraId="448E3A61" w14:textId="77777777" w:rsidR="00E8546C" w:rsidRPr="003503AC" w:rsidRDefault="00E8546C" w:rsidP="00E8546C">
                            <w:r>
                              <w:t>RM Color: BLACK</w:t>
                            </w:r>
                          </w:p>
                          <w:p w14:paraId="1F627DC5" w14:textId="77777777" w:rsidR="00E8546C" w:rsidRDefault="00E8546C" w:rsidP="00E8546C"/>
                        </w:txbxContent>
                      </v:textbox>
                    </v:shape>
                  </w:pict>
                </mc:Fallback>
              </mc:AlternateContent>
            </w:r>
          </w:p>
          <w:p w14:paraId="71FA2505" w14:textId="4E010B14" w:rsidR="008E3107" w:rsidRPr="008E3107" w:rsidRDefault="008E3107" w:rsidP="008E3107"/>
          <w:p w14:paraId="7D1CDD47" w14:textId="385AC31A" w:rsidR="008E3107" w:rsidRDefault="008E3107" w:rsidP="008E3107"/>
          <w:p w14:paraId="2BB666E8" w14:textId="1924C4E8" w:rsidR="008E3107" w:rsidRDefault="00E8546C" w:rsidP="008E3107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162CF4C6" wp14:editId="0381ED27">
                      <wp:simplePos x="0" y="0"/>
                      <wp:positionH relativeFrom="column">
                        <wp:posOffset>804544</wp:posOffset>
                      </wp:positionH>
                      <wp:positionV relativeFrom="paragraph">
                        <wp:posOffset>38735</wp:posOffset>
                      </wp:positionV>
                      <wp:extent cx="1386840" cy="1257300"/>
                      <wp:effectExtent l="38100" t="0" r="22860" b="57150"/>
                      <wp:wrapNone/>
                      <wp:docPr id="93" name="Straight Arrow Connector 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86840" cy="12573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F1B82F" id="Straight Arrow Connector 93" o:spid="_x0000_s1026" type="#_x0000_t32" style="position:absolute;margin-left:63.35pt;margin-top:3.05pt;width:109.2pt;height:99pt;flip:x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BD7339" w14:textId="551DCA7B" w:rsidR="008E3107" w:rsidRDefault="006C3E30" w:rsidP="008E3107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34048" behindDoc="0" locked="0" layoutInCell="1" allowOverlap="1" wp14:anchorId="0352F8EE" wp14:editId="3519AF30">
                      <wp:simplePos x="0" y="0"/>
                      <wp:positionH relativeFrom="column">
                        <wp:posOffset>3410585</wp:posOffset>
                      </wp:positionH>
                      <wp:positionV relativeFrom="paragraph">
                        <wp:posOffset>139065</wp:posOffset>
                      </wp:positionV>
                      <wp:extent cx="1714500" cy="3473450"/>
                      <wp:effectExtent l="0" t="0" r="19050" b="12700"/>
                      <wp:wrapNone/>
                      <wp:docPr id="147" name="Text Box 1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14500" cy="34734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F9001FF" w14:textId="7FAD3578" w:rsidR="00E8546C" w:rsidRDefault="00E8546C" w:rsidP="00E8546C">
                                  <w:r>
                                    <w:t xml:space="preserve">Item: 500D CODURA  </w:t>
                                  </w:r>
                                </w:p>
                                <w:p w14:paraId="12A95A13" w14:textId="77777777" w:rsidR="00E8546C" w:rsidRDefault="00E8546C" w:rsidP="00E8546C">
                                  <w:r>
                                    <w:t>Style Color: MCAM</w:t>
                                  </w:r>
                                </w:p>
                                <w:p w14:paraId="05F1347E" w14:textId="77777777" w:rsidR="00E8546C" w:rsidRDefault="00E8546C" w:rsidP="00E8546C">
                                  <w:r>
                                    <w:t>RM Color: MCAM</w:t>
                                  </w:r>
                                </w:p>
                                <w:p w14:paraId="117771FC" w14:textId="77777777" w:rsidR="00E8546C" w:rsidRDefault="00E8546C" w:rsidP="00E8546C">
                                  <w:r>
                                    <w:t>Style Color: AOR1</w:t>
                                  </w:r>
                                </w:p>
                                <w:p w14:paraId="2E5C8A78" w14:textId="77777777" w:rsidR="00E8546C" w:rsidRPr="003503AC" w:rsidRDefault="00E8546C" w:rsidP="00E8546C">
                                  <w:r>
                                    <w:t>RM Color: AOR1</w:t>
                                  </w:r>
                                </w:p>
                                <w:p w14:paraId="2F38E0BB" w14:textId="77777777" w:rsidR="00E8546C" w:rsidRDefault="00E8546C" w:rsidP="00E8546C">
                                  <w:r>
                                    <w:t>Style Color: AOR2</w:t>
                                  </w:r>
                                </w:p>
                                <w:p w14:paraId="3412362F" w14:textId="77777777" w:rsidR="00E8546C" w:rsidRPr="003503AC" w:rsidRDefault="00E8546C" w:rsidP="00E8546C">
                                  <w:r>
                                    <w:t>RM Color: AOR2</w:t>
                                  </w:r>
                                </w:p>
                                <w:p w14:paraId="39B57128" w14:textId="77777777" w:rsidR="00E8546C" w:rsidRDefault="00E8546C" w:rsidP="00E8546C">
                                  <w:r>
                                    <w:t>Style Color: TIGER STRIPE</w:t>
                                  </w:r>
                                </w:p>
                                <w:p w14:paraId="00C2DB56" w14:textId="77777777" w:rsidR="00E8546C" w:rsidRPr="003503AC" w:rsidRDefault="00E8546C" w:rsidP="00E8546C">
                                  <w:r>
                                    <w:t xml:space="preserve">RM Color: TIGER STRIPE </w:t>
                                  </w:r>
                                </w:p>
                                <w:p w14:paraId="4E651083" w14:textId="77777777" w:rsidR="00E8546C" w:rsidRDefault="00E8546C" w:rsidP="00E8546C">
                                  <w:r>
                                    <w:t>Style Color: TFP</w:t>
                                  </w:r>
                                </w:p>
                                <w:p w14:paraId="16375A1E" w14:textId="09018D09" w:rsidR="00E8546C" w:rsidRDefault="00E8546C" w:rsidP="00E8546C">
                                  <w:r>
                                    <w:t>RM Color: TFP</w:t>
                                  </w:r>
                                </w:p>
                                <w:p w14:paraId="6DCFD3E7" w14:textId="704964E4" w:rsidR="00F26AC2" w:rsidRDefault="00F26AC2" w:rsidP="00F26AC2">
                                  <w:r>
                                    <w:t>Style Color: BLACK</w:t>
                                  </w:r>
                                </w:p>
                                <w:p w14:paraId="59013DED" w14:textId="0C47DFA1" w:rsidR="00F26AC2" w:rsidRDefault="00F26AC2" w:rsidP="00F26AC2">
                                  <w:r>
                                    <w:t>RM Color: BLACK</w:t>
                                  </w:r>
                                </w:p>
                                <w:p w14:paraId="16FADB25" w14:textId="3D764309" w:rsidR="006C3E30" w:rsidRPr="0003268A" w:rsidRDefault="006C3E30" w:rsidP="006C3E30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03268A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30B5EB4A" w14:textId="546C638F" w:rsidR="006C3E30" w:rsidRPr="003503AC" w:rsidRDefault="006C3E30" w:rsidP="006C3E30">
                                  <w:r w:rsidRPr="0003268A">
                                    <w:rPr>
                                      <w:highlight w:val="yellow"/>
                                    </w:rPr>
                                    <w:t>RM Color: KUMUL</w:t>
                                  </w:r>
                                </w:p>
                                <w:p w14:paraId="3C5AEA72" w14:textId="77777777" w:rsidR="006C3E30" w:rsidRPr="003503AC" w:rsidRDefault="006C3E30" w:rsidP="00F26AC2"/>
                                <w:p w14:paraId="1B8C3B68" w14:textId="77777777" w:rsidR="00F26AC2" w:rsidRPr="003503AC" w:rsidRDefault="00F26AC2" w:rsidP="00E8546C"/>
                                <w:p w14:paraId="6488FEBF" w14:textId="77777777" w:rsidR="00E8546C" w:rsidRPr="003503AC" w:rsidRDefault="00E8546C" w:rsidP="00E8546C"/>
                                <w:p w14:paraId="76A1DB05" w14:textId="77777777" w:rsidR="00E8546C" w:rsidRDefault="00E8546C" w:rsidP="00E8546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52F8EE" id="Text Box 147" o:spid="_x0000_s1052" type="#_x0000_t202" style="position:absolute;margin-left:268.55pt;margin-top:10.95pt;width:135pt;height:273.5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" fillcolor="white [3201]" strokeweight=".5pt">
                      <v:textbox>
                        <w:txbxContent>
                          <w:p w14:paraId="3F9001FF" w14:textId="7FAD3578" w:rsidR="00E8546C" w:rsidRDefault="00E8546C" w:rsidP="00E8546C">
                            <w:r>
                              <w:t xml:space="preserve">Item: 500D CODURA  </w:t>
                            </w:r>
                          </w:p>
                          <w:p w14:paraId="12A95A13" w14:textId="77777777" w:rsidR="00E8546C" w:rsidRDefault="00E8546C" w:rsidP="00E8546C">
                            <w:r>
                              <w:t>Style Color: MCAM</w:t>
                            </w:r>
                          </w:p>
                          <w:p w14:paraId="05F1347E" w14:textId="77777777" w:rsidR="00E8546C" w:rsidRDefault="00E8546C" w:rsidP="00E8546C">
                            <w:r>
                              <w:t>RM Color: MCAM</w:t>
                            </w:r>
                          </w:p>
                          <w:p w14:paraId="117771FC" w14:textId="77777777" w:rsidR="00E8546C" w:rsidRDefault="00E8546C" w:rsidP="00E8546C">
                            <w:r>
                              <w:t>Style Color: AOR1</w:t>
                            </w:r>
                          </w:p>
                          <w:p w14:paraId="2E5C8A78" w14:textId="77777777" w:rsidR="00E8546C" w:rsidRPr="003503AC" w:rsidRDefault="00E8546C" w:rsidP="00E8546C">
                            <w:r>
                              <w:t>RM Color: AOR1</w:t>
                            </w:r>
                          </w:p>
                          <w:p w14:paraId="2F38E0BB" w14:textId="77777777" w:rsidR="00E8546C" w:rsidRDefault="00E8546C" w:rsidP="00E8546C">
                            <w:r>
                              <w:t>Style Color: AOR2</w:t>
                            </w:r>
                          </w:p>
                          <w:p w14:paraId="3412362F" w14:textId="77777777" w:rsidR="00E8546C" w:rsidRPr="003503AC" w:rsidRDefault="00E8546C" w:rsidP="00E8546C">
                            <w:r>
                              <w:t>RM Color: AOR2</w:t>
                            </w:r>
                          </w:p>
                          <w:p w14:paraId="39B57128" w14:textId="77777777" w:rsidR="00E8546C" w:rsidRDefault="00E8546C" w:rsidP="00E8546C">
                            <w:r>
                              <w:t>Style Color: TIGER STRIPE</w:t>
                            </w:r>
                          </w:p>
                          <w:p w14:paraId="00C2DB56" w14:textId="77777777" w:rsidR="00E8546C" w:rsidRPr="003503AC" w:rsidRDefault="00E8546C" w:rsidP="00E8546C">
                            <w:r>
                              <w:t xml:space="preserve">RM Color: TIGER STRIPE </w:t>
                            </w:r>
                          </w:p>
                          <w:p w14:paraId="4E651083" w14:textId="77777777" w:rsidR="00E8546C" w:rsidRDefault="00E8546C" w:rsidP="00E8546C">
                            <w:r>
                              <w:t>Style Color: TFP</w:t>
                            </w:r>
                          </w:p>
                          <w:p w14:paraId="16375A1E" w14:textId="09018D09" w:rsidR="00E8546C" w:rsidRDefault="00E8546C" w:rsidP="00E8546C">
                            <w:r>
                              <w:t>RM Color: TFP</w:t>
                            </w:r>
                          </w:p>
                          <w:p w14:paraId="6DCFD3E7" w14:textId="704964E4" w:rsidR="00F26AC2" w:rsidRDefault="00F26AC2" w:rsidP="00F26AC2">
                            <w:r>
                              <w:t>Style Color: BLACK</w:t>
                            </w:r>
                          </w:p>
                          <w:p w14:paraId="59013DED" w14:textId="0C47DFA1" w:rsidR="00F26AC2" w:rsidRDefault="00F26AC2" w:rsidP="00F26AC2">
                            <w:r>
                              <w:t>RM Color: BLACK</w:t>
                            </w:r>
                          </w:p>
                          <w:p w14:paraId="16FADB25" w14:textId="3D764309" w:rsidR="006C3E30" w:rsidRPr="0003268A" w:rsidRDefault="006C3E30" w:rsidP="006C3E30">
                            <w:pPr>
                              <w:rPr>
                                <w:highlight w:val="yellow"/>
                              </w:rPr>
                            </w:pPr>
                            <w:r w:rsidRPr="0003268A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30B5EB4A" w14:textId="546C638F" w:rsidR="006C3E30" w:rsidRPr="003503AC" w:rsidRDefault="006C3E30" w:rsidP="006C3E30">
                            <w:r w:rsidRPr="0003268A">
                              <w:rPr>
                                <w:highlight w:val="yellow"/>
                              </w:rPr>
                              <w:t>RM Color: KUMUL</w:t>
                            </w:r>
                          </w:p>
                          <w:p w14:paraId="3C5AEA72" w14:textId="77777777" w:rsidR="006C3E30" w:rsidRPr="003503AC" w:rsidRDefault="006C3E30" w:rsidP="00F26AC2"/>
                          <w:p w14:paraId="1B8C3B68" w14:textId="77777777" w:rsidR="00F26AC2" w:rsidRPr="003503AC" w:rsidRDefault="00F26AC2" w:rsidP="00E8546C"/>
                          <w:p w14:paraId="6488FEBF" w14:textId="77777777" w:rsidR="00E8546C" w:rsidRPr="003503AC" w:rsidRDefault="00E8546C" w:rsidP="00E8546C"/>
                          <w:p w14:paraId="76A1DB05" w14:textId="77777777" w:rsidR="00E8546C" w:rsidRDefault="00E8546C" w:rsidP="00E8546C"/>
                        </w:txbxContent>
                      </v:textbox>
                    </v:shape>
                  </w:pict>
                </mc:Fallback>
              </mc:AlternateContent>
            </w:r>
          </w:p>
          <w:p w14:paraId="79C240F1" w14:textId="4CB842E2" w:rsidR="00CA2679" w:rsidRPr="00CA2679" w:rsidRDefault="00E8546C" w:rsidP="00CA2679">
            <w:r>
              <w:rPr>
                <w:noProof/>
              </w:rPr>
              <w:drawing>
                <wp:anchor distT="0" distB="0" distL="114300" distR="114300" simplePos="0" relativeHeight="252029952" behindDoc="1" locked="0" layoutInCell="1" allowOverlap="1" wp14:anchorId="3F29407B" wp14:editId="3491F3C5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78740</wp:posOffset>
                  </wp:positionV>
                  <wp:extent cx="2657475" cy="3543300"/>
                  <wp:effectExtent l="0" t="0" r="9525" b="0"/>
                  <wp:wrapNone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55C1199" w14:textId="6EA1ED69" w:rsidR="00CA2679" w:rsidRPr="00CA2679" w:rsidRDefault="00CA2679" w:rsidP="00CA2679"/>
          <w:p w14:paraId="1B1F2542" w14:textId="684DDE8F" w:rsidR="00CA2679" w:rsidRPr="00CA2679" w:rsidRDefault="00CA2679" w:rsidP="00CA2679"/>
          <w:p w14:paraId="319BFAA6" w14:textId="4FDD7BD3" w:rsidR="00CA2679" w:rsidRPr="00CA2679" w:rsidRDefault="00CA2679" w:rsidP="00CA2679"/>
          <w:p w14:paraId="328BD7B1" w14:textId="0AFAFE65" w:rsidR="00CA2679" w:rsidRPr="00CA2679" w:rsidRDefault="00CA2679" w:rsidP="00CA2679"/>
          <w:p w14:paraId="260A528E" w14:textId="3108F311" w:rsidR="00CA2679" w:rsidRPr="00CA2679" w:rsidRDefault="00CA2679" w:rsidP="00CA2679"/>
          <w:p w14:paraId="2FE2BF3B" w14:textId="03548C9F" w:rsidR="00CA2679" w:rsidRPr="00CA2679" w:rsidRDefault="00CA2679" w:rsidP="00CA2679"/>
          <w:p w14:paraId="29B16578" w14:textId="4A36D9B4" w:rsidR="00CA2679" w:rsidRPr="00CA2679" w:rsidRDefault="00CA2679" w:rsidP="00CA2679"/>
          <w:p w14:paraId="136CD42D" w14:textId="59FE26F5" w:rsidR="00CA2679" w:rsidRPr="00CA2679" w:rsidRDefault="00E8546C" w:rsidP="00CA267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36096" behindDoc="0" locked="0" layoutInCell="1" allowOverlap="1" wp14:anchorId="33E8F1E3" wp14:editId="41DCE115">
                      <wp:simplePos x="0" y="0"/>
                      <wp:positionH relativeFrom="column">
                        <wp:posOffset>2275205</wp:posOffset>
                      </wp:positionH>
                      <wp:positionV relativeFrom="paragraph">
                        <wp:posOffset>118745</wp:posOffset>
                      </wp:positionV>
                      <wp:extent cx="1150620" cy="342900"/>
                      <wp:effectExtent l="38100" t="0" r="30480" b="76200"/>
                      <wp:wrapNone/>
                      <wp:docPr id="148" name="Straight Arrow Connector 1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0620" cy="342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D4EDAB" id="Straight Arrow Connector 148" o:spid="_x0000_s1026" type="#_x0000_t32" style="position:absolute;margin-left:179.15pt;margin-top:9.35pt;width:90.6pt;height:27pt;flip:x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D00519" w14:textId="77777777" w:rsidR="00CA2679" w:rsidRPr="00CA2679" w:rsidRDefault="00CA2679" w:rsidP="00CA2679"/>
          <w:p w14:paraId="507C8611" w14:textId="77777777" w:rsidR="00CA2679" w:rsidRPr="00CA2679" w:rsidRDefault="00CA2679" w:rsidP="00CA2679"/>
          <w:p w14:paraId="54E11F16" w14:textId="77777777" w:rsidR="00CA2679" w:rsidRPr="00CA2679" w:rsidRDefault="00CA2679" w:rsidP="00CA2679"/>
          <w:p w14:paraId="530398D2" w14:textId="77777777" w:rsidR="00CA2679" w:rsidRPr="00CA2679" w:rsidRDefault="00CA2679" w:rsidP="00CA2679"/>
          <w:p w14:paraId="4CD1D51B" w14:textId="77777777" w:rsidR="00CA2679" w:rsidRPr="00CA2679" w:rsidRDefault="00CA2679" w:rsidP="00CA2679"/>
          <w:p w14:paraId="19A6D034" w14:textId="77777777" w:rsidR="00CA2679" w:rsidRPr="00CA2679" w:rsidRDefault="00CA2679" w:rsidP="00CA2679"/>
          <w:p w14:paraId="771D8594" w14:textId="77777777" w:rsidR="00CA2679" w:rsidRDefault="00CA2679" w:rsidP="00CA2679"/>
          <w:p w14:paraId="0B980146" w14:textId="70112440" w:rsidR="00CA2679" w:rsidRPr="00CA2679" w:rsidRDefault="00CA2679" w:rsidP="00CA2679">
            <w:pPr>
              <w:tabs>
                <w:tab w:val="left" w:pos="948"/>
              </w:tabs>
            </w:pPr>
          </w:p>
        </w:tc>
      </w:tr>
    </w:tbl>
    <w:p w14:paraId="4195D9AF" w14:textId="1E26289E" w:rsidR="00CA2679" w:rsidRDefault="00CA2679" w:rsidP="00155384">
      <w:pPr>
        <w:rPr>
          <w:color w:val="auto"/>
        </w:rPr>
      </w:pPr>
    </w:p>
    <w:p w14:paraId="38F0ECC5" w14:textId="378E6461" w:rsidR="006C3E30" w:rsidRDefault="006C3E30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C3E30" w:rsidRPr="00DE4BCC" w14:paraId="56E84BC3" w14:textId="77777777" w:rsidTr="00FC18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78CFD8F" w14:textId="760342E0" w:rsidR="006C3E30" w:rsidRPr="00DE4BCC" w:rsidRDefault="006C3E30" w:rsidP="00FC180D">
            <w:pPr>
              <w:rPr>
                <w:color w:val="auto"/>
              </w:rPr>
            </w:pPr>
            <w:r>
              <w:rPr>
                <w:noProof/>
              </w:rPr>
              <w:lastRenderedPageBreak/>
              <w:drawing>
                <wp:anchor distT="0" distB="0" distL="114300" distR="114300" simplePos="0" relativeHeight="252118016" behindDoc="1" locked="0" layoutInCell="1" allowOverlap="1" wp14:anchorId="7465F104" wp14:editId="7BC0EF0C">
                  <wp:simplePos x="0" y="0"/>
                  <wp:positionH relativeFrom="column">
                    <wp:posOffset>7620</wp:posOffset>
                  </wp:positionH>
                  <wp:positionV relativeFrom="paragraph">
                    <wp:posOffset>401955</wp:posOffset>
                  </wp:positionV>
                  <wp:extent cx="2657475" cy="3543300"/>
                  <wp:effectExtent l="0" t="0" r="9525" b="0"/>
                  <wp:wrapNone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7475" cy="354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6C3E30" w:rsidRPr="00DE4BCC" w14:paraId="1F42FB85" w14:textId="77777777" w:rsidTr="00235FEF">
        <w:trPr>
          <w:trHeight w:val="11393"/>
        </w:trPr>
        <w:tc>
          <w:tcPr>
            <w:tcW w:w="5000" w:type="pct"/>
          </w:tcPr>
          <w:p w14:paraId="28AF5880" w14:textId="19C5F092" w:rsidR="006C3E30" w:rsidRDefault="00235FEF" w:rsidP="00FC180D">
            <w:pPr>
              <w:ind w:firstLine="720"/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2128256" behindDoc="1" locked="0" layoutInCell="1" allowOverlap="1" wp14:anchorId="5723788C" wp14:editId="0B74DD43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153670</wp:posOffset>
                  </wp:positionV>
                  <wp:extent cx="2692400" cy="3238500"/>
                  <wp:effectExtent l="0" t="0" r="0" b="0"/>
                  <wp:wrapNone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E2E61D" w14:textId="4DF056EA" w:rsidR="006C3E30" w:rsidRPr="00B25E42" w:rsidRDefault="00235FEF" w:rsidP="00FC180D">
            <w:pPr>
              <w:ind w:firstLine="720"/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23136" behindDoc="0" locked="0" layoutInCell="1" allowOverlap="1" wp14:anchorId="402AC2E8" wp14:editId="31113C80">
                      <wp:simplePos x="0" y="0"/>
                      <wp:positionH relativeFrom="column">
                        <wp:posOffset>3239135</wp:posOffset>
                      </wp:positionH>
                      <wp:positionV relativeFrom="paragraph">
                        <wp:posOffset>47625</wp:posOffset>
                      </wp:positionV>
                      <wp:extent cx="2082800" cy="3016250"/>
                      <wp:effectExtent l="0" t="0" r="12700" b="12700"/>
                      <wp:wrapNone/>
                      <wp:docPr id="108" name="Text Box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2800" cy="3016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9C8EF4" w14:textId="54C95EC8" w:rsidR="00235FEF" w:rsidRDefault="00235FEF" w:rsidP="00235FEF">
                                  <w:r>
                                    <w:t xml:space="preserve">Item: WEBBING 20MM S/S </w:t>
                                  </w:r>
                                </w:p>
                                <w:p w14:paraId="35250C65" w14:textId="77777777" w:rsidR="00235FEF" w:rsidRDefault="00235FEF" w:rsidP="00235FEF">
                                  <w:r>
                                    <w:t>Style Color: MCAM</w:t>
                                  </w:r>
                                </w:p>
                                <w:p w14:paraId="69594BF1" w14:textId="77777777" w:rsidR="00235FEF" w:rsidRDefault="00235FEF" w:rsidP="00235FEF">
                                  <w:r>
                                    <w:t>RM Color: MCAM S/S</w:t>
                                  </w:r>
                                </w:p>
                                <w:p w14:paraId="21C340CF" w14:textId="77777777" w:rsidR="00235FEF" w:rsidRDefault="00235FEF" w:rsidP="00235FEF">
                                  <w:r>
                                    <w:t>Style Color: AOR1</w:t>
                                  </w:r>
                                </w:p>
                                <w:p w14:paraId="5A99FA06" w14:textId="77777777" w:rsidR="00235FEF" w:rsidRPr="003503AC" w:rsidRDefault="00235FEF" w:rsidP="00235FEF">
                                  <w:r>
                                    <w:t>RM Color: AOR1 S/S</w:t>
                                  </w:r>
                                </w:p>
                                <w:p w14:paraId="60199431" w14:textId="77777777" w:rsidR="00235FEF" w:rsidRDefault="00235FEF" w:rsidP="00235FEF">
                                  <w:r>
                                    <w:t>Style Color: AOR2</w:t>
                                  </w:r>
                                </w:p>
                                <w:p w14:paraId="5056F7BD" w14:textId="77777777" w:rsidR="00235FEF" w:rsidRPr="003503AC" w:rsidRDefault="00235FEF" w:rsidP="00235FEF">
                                  <w:r>
                                    <w:t>RM Color: AOR2 S/S</w:t>
                                  </w:r>
                                </w:p>
                                <w:p w14:paraId="336AE2A1" w14:textId="77777777" w:rsidR="00235FEF" w:rsidRDefault="00235FEF" w:rsidP="00235FEF">
                                  <w:r>
                                    <w:t>Style Color: TIGER STRIPE / BLACK</w:t>
                                  </w:r>
                                </w:p>
                                <w:p w14:paraId="26851394" w14:textId="77777777" w:rsidR="00235FEF" w:rsidRPr="003503AC" w:rsidRDefault="00235FEF" w:rsidP="00235FEF">
                                  <w:r>
                                    <w:t xml:space="preserve">RM Color: BLACK </w:t>
                                  </w:r>
                                </w:p>
                                <w:p w14:paraId="5A4CED7B" w14:textId="77777777" w:rsidR="00235FEF" w:rsidRDefault="00235FEF" w:rsidP="00235FEF">
                                  <w:r>
                                    <w:t>Style Color: TFP</w:t>
                                  </w:r>
                                </w:p>
                                <w:p w14:paraId="543F63EB" w14:textId="55DD0AAD" w:rsidR="00235FEF" w:rsidRDefault="00235FEF" w:rsidP="00235FEF">
                                  <w:r>
                                    <w:t>RM Color: TFP S/S</w:t>
                                  </w:r>
                                </w:p>
                                <w:p w14:paraId="49FD6034" w14:textId="3345388A" w:rsidR="00235FEF" w:rsidRPr="0003268A" w:rsidRDefault="00235FEF" w:rsidP="00235FEF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03268A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186096A4" w14:textId="171842CC" w:rsidR="00235FEF" w:rsidRPr="003503AC" w:rsidRDefault="00235FEF" w:rsidP="00235FEF">
                                  <w:r w:rsidRPr="0003268A">
                                    <w:rPr>
                                      <w:highlight w:val="yellow"/>
                                    </w:rPr>
                                    <w:t>RM Color: KUMUL S/S</w:t>
                                  </w:r>
                                </w:p>
                                <w:p w14:paraId="1BEF64DE" w14:textId="77777777" w:rsidR="00235FEF" w:rsidRPr="003503AC" w:rsidRDefault="00235FEF" w:rsidP="00235FEF"/>
                                <w:p w14:paraId="1EE91F37" w14:textId="77777777" w:rsidR="00235FEF" w:rsidRPr="003503AC" w:rsidRDefault="00235FEF" w:rsidP="00235FEF"/>
                                <w:p w14:paraId="705F4995" w14:textId="77777777" w:rsidR="00235FEF" w:rsidRDefault="00235FEF" w:rsidP="00235FE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02AC2E8" id="Text Box 108" o:spid="_x0000_s1053" type="#_x0000_t202" style="position:absolute;left:0;text-align:left;margin-left:255.05pt;margin-top:3.75pt;width:164pt;height:237.5pt;z-index:252123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" fillcolor="white [3201]" strokeweight=".5pt">
                      <v:textbox>
                        <w:txbxContent>
                          <w:p w14:paraId="749C8EF4" w14:textId="54C95EC8" w:rsidR="00235FEF" w:rsidRDefault="00235FEF" w:rsidP="00235FEF">
                            <w:r>
                              <w:t xml:space="preserve">Item: WEBBING 20MM S/S </w:t>
                            </w:r>
                          </w:p>
                          <w:p w14:paraId="35250C65" w14:textId="77777777" w:rsidR="00235FEF" w:rsidRDefault="00235FEF" w:rsidP="00235FEF">
                            <w:r>
                              <w:t>Style Color: MCAM</w:t>
                            </w:r>
                          </w:p>
                          <w:p w14:paraId="69594BF1" w14:textId="77777777" w:rsidR="00235FEF" w:rsidRDefault="00235FEF" w:rsidP="00235FEF">
                            <w:r>
                              <w:t>RM Color: MCAM S/S</w:t>
                            </w:r>
                          </w:p>
                          <w:p w14:paraId="21C340CF" w14:textId="77777777" w:rsidR="00235FEF" w:rsidRDefault="00235FEF" w:rsidP="00235FEF">
                            <w:r>
                              <w:t>Style Color: AOR1</w:t>
                            </w:r>
                          </w:p>
                          <w:p w14:paraId="5A99FA06" w14:textId="77777777" w:rsidR="00235FEF" w:rsidRPr="003503AC" w:rsidRDefault="00235FEF" w:rsidP="00235FEF">
                            <w:r>
                              <w:t>RM Color: AOR1 S/S</w:t>
                            </w:r>
                          </w:p>
                          <w:p w14:paraId="60199431" w14:textId="77777777" w:rsidR="00235FEF" w:rsidRDefault="00235FEF" w:rsidP="00235FEF">
                            <w:r>
                              <w:t>Style Color: AOR2</w:t>
                            </w:r>
                          </w:p>
                          <w:p w14:paraId="5056F7BD" w14:textId="77777777" w:rsidR="00235FEF" w:rsidRPr="003503AC" w:rsidRDefault="00235FEF" w:rsidP="00235FEF">
                            <w:r>
                              <w:t>RM Color: AOR2 S/S</w:t>
                            </w:r>
                          </w:p>
                          <w:p w14:paraId="336AE2A1" w14:textId="77777777" w:rsidR="00235FEF" w:rsidRDefault="00235FEF" w:rsidP="00235FEF">
                            <w:r>
                              <w:t>Style Color: TIGER STRIPE / BLACK</w:t>
                            </w:r>
                          </w:p>
                          <w:p w14:paraId="26851394" w14:textId="77777777" w:rsidR="00235FEF" w:rsidRPr="003503AC" w:rsidRDefault="00235FEF" w:rsidP="00235FEF">
                            <w:r>
                              <w:t xml:space="preserve">RM Color: BLACK </w:t>
                            </w:r>
                          </w:p>
                          <w:p w14:paraId="5A4CED7B" w14:textId="77777777" w:rsidR="00235FEF" w:rsidRDefault="00235FEF" w:rsidP="00235FEF">
                            <w:r>
                              <w:t>Style Color: TFP</w:t>
                            </w:r>
                          </w:p>
                          <w:p w14:paraId="543F63EB" w14:textId="55DD0AAD" w:rsidR="00235FEF" w:rsidRDefault="00235FEF" w:rsidP="00235FEF">
                            <w:r>
                              <w:t>RM Color: TFP S/S</w:t>
                            </w:r>
                          </w:p>
                          <w:p w14:paraId="49FD6034" w14:textId="3345388A" w:rsidR="00235FEF" w:rsidRPr="0003268A" w:rsidRDefault="00235FEF" w:rsidP="00235FEF">
                            <w:pPr>
                              <w:rPr>
                                <w:highlight w:val="yellow"/>
                              </w:rPr>
                            </w:pPr>
                            <w:r w:rsidRPr="0003268A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186096A4" w14:textId="171842CC" w:rsidR="00235FEF" w:rsidRPr="003503AC" w:rsidRDefault="00235FEF" w:rsidP="00235FEF">
                            <w:r w:rsidRPr="0003268A">
                              <w:rPr>
                                <w:highlight w:val="yellow"/>
                              </w:rPr>
                              <w:t>RM Color: KUMUL S/S</w:t>
                            </w:r>
                          </w:p>
                          <w:p w14:paraId="1BEF64DE" w14:textId="77777777" w:rsidR="00235FEF" w:rsidRPr="003503AC" w:rsidRDefault="00235FEF" w:rsidP="00235FEF"/>
                          <w:p w14:paraId="1EE91F37" w14:textId="77777777" w:rsidR="00235FEF" w:rsidRPr="003503AC" w:rsidRDefault="00235FEF" w:rsidP="00235FEF"/>
                          <w:p w14:paraId="705F4995" w14:textId="77777777" w:rsidR="00235FEF" w:rsidRDefault="00235FEF" w:rsidP="00235FEF"/>
                        </w:txbxContent>
                      </v:textbox>
                    </v:shape>
                  </w:pict>
                </mc:Fallback>
              </mc:AlternateContent>
            </w:r>
          </w:p>
          <w:p w14:paraId="40A2C88B" w14:textId="6E211B20" w:rsidR="006C3E30" w:rsidRDefault="006C3E30" w:rsidP="00FC180D">
            <w:pPr>
              <w:tabs>
                <w:tab w:val="left" w:pos="5445"/>
              </w:tabs>
            </w:pPr>
          </w:p>
          <w:p w14:paraId="3FF44673" w14:textId="47904AF3" w:rsidR="006C3E30" w:rsidRDefault="00235FEF" w:rsidP="00FC180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1088" behindDoc="0" locked="0" layoutInCell="1" allowOverlap="1" wp14:anchorId="67B8A450" wp14:editId="0F424660">
                      <wp:simplePos x="0" y="0"/>
                      <wp:positionH relativeFrom="column">
                        <wp:posOffset>2197735</wp:posOffset>
                      </wp:positionH>
                      <wp:positionV relativeFrom="paragraph">
                        <wp:posOffset>57784</wp:posOffset>
                      </wp:positionV>
                      <wp:extent cx="1041400" cy="45719"/>
                      <wp:effectExtent l="19050" t="76200" r="25400" b="50165"/>
                      <wp:wrapNone/>
                      <wp:docPr id="105" name="Straight Arrow Connector 1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4140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331F7C" id="Straight Arrow Connector 105" o:spid="_x0000_s1026" type="#_x0000_t32" style="position:absolute;margin-left:173.05pt;margin-top:4.55pt;width:82pt;height:3.6pt;flip:x y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93F8E55" w14:textId="5AA2538C" w:rsidR="006C3E30" w:rsidRDefault="006C3E30" w:rsidP="00FC180D">
            <w:pPr>
              <w:jc w:val="center"/>
            </w:pPr>
          </w:p>
          <w:p w14:paraId="36442394" w14:textId="78E7DC4D" w:rsidR="006C3E30" w:rsidRPr="008E3107" w:rsidRDefault="006C3E30" w:rsidP="00FC180D"/>
          <w:p w14:paraId="6F15B04A" w14:textId="0EED6E12" w:rsidR="006C3E30" w:rsidRPr="008E3107" w:rsidRDefault="006C3E30" w:rsidP="00FC180D"/>
          <w:p w14:paraId="2E190AAF" w14:textId="76EF85D3" w:rsidR="006C3E30" w:rsidRPr="008E3107" w:rsidRDefault="006C3E30" w:rsidP="00FC180D"/>
          <w:p w14:paraId="11BBA289" w14:textId="3CCCC1B2" w:rsidR="006C3E30" w:rsidRPr="008E3107" w:rsidRDefault="006C3E30" w:rsidP="00FC180D"/>
          <w:p w14:paraId="665715C5" w14:textId="3CBBEE64" w:rsidR="006C3E30" w:rsidRPr="008E3107" w:rsidRDefault="006C3E30" w:rsidP="00FC180D"/>
          <w:p w14:paraId="35EB02A7" w14:textId="6C174CD4" w:rsidR="006C3E30" w:rsidRPr="008E3107" w:rsidRDefault="006C3E30" w:rsidP="00FC180D"/>
          <w:p w14:paraId="13D1A394" w14:textId="64C03A2C" w:rsidR="006C3E30" w:rsidRPr="008E3107" w:rsidRDefault="006C3E30" w:rsidP="00FC180D"/>
          <w:p w14:paraId="6C7D0F3F" w14:textId="40924D4B" w:rsidR="006C3E30" w:rsidRPr="008E3107" w:rsidRDefault="006C3E30" w:rsidP="00FC180D"/>
          <w:p w14:paraId="14BEE3B8" w14:textId="614320EA" w:rsidR="006C3E30" w:rsidRDefault="006C3E30" w:rsidP="00FC180D"/>
          <w:p w14:paraId="7A32B8D2" w14:textId="0A268355" w:rsidR="006C3E30" w:rsidRDefault="006C3E30" w:rsidP="00FC180D"/>
          <w:p w14:paraId="06E94C39" w14:textId="34323396" w:rsidR="006C3E30" w:rsidRPr="008E3107" w:rsidRDefault="006C3E30" w:rsidP="00FC180D"/>
          <w:p w14:paraId="3F1DEAF8" w14:textId="18225558" w:rsidR="006C3E30" w:rsidRDefault="006C3E30" w:rsidP="00FC180D"/>
          <w:p w14:paraId="79CBF1C6" w14:textId="0B470E42" w:rsidR="006C3E30" w:rsidRDefault="006C3E30" w:rsidP="00FC180D">
            <w:pPr>
              <w:rPr>
                <w:noProof/>
                <w14:ligatures w14:val="standard"/>
              </w:rPr>
            </w:pPr>
          </w:p>
          <w:p w14:paraId="20073649" w14:textId="7830E1AA" w:rsidR="006C3E30" w:rsidRDefault="00235FEF" w:rsidP="00FC180D"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126208" behindDoc="0" locked="0" layoutInCell="1" allowOverlap="1" wp14:anchorId="08F6E9B6" wp14:editId="63ACF309">
                      <wp:simplePos x="0" y="0"/>
                      <wp:positionH relativeFrom="column">
                        <wp:posOffset>3194685</wp:posOffset>
                      </wp:positionH>
                      <wp:positionV relativeFrom="paragraph">
                        <wp:posOffset>41910</wp:posOffset>
                      </wp:positionV>
                      <wp:extent cx="2082800" cy="3016250"/>
                      <wp:effectExtent l="0" t="0" r="12700" b="12700"/>
                      <wp:wrapNone/>
                      <wp:docPr id="110" name="Text Box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082800" cy="30162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7182E7E" w14:textId="5785276C" w:rsidR="00235FEF" w:rsidRDefault="00235FEF" w:rsidP="00235FEF">
                                  <w:r>
                                    <w:t xml:space="preserve">Item: WEBBING 25MM D/S </w:t>
                                  </w:r>
                                </w:p>
                                <w:p w14:paraId="75BC9BB8" w14:textId="77777777" w:rsidR="00235FEF" w:rsidRDefault="00235FEF" w:rsidP="00235FEF">
                                  <w:r>
                                    <w:t>Style Color: MCAM</w:t>
                                  </w:r>
                                </w:p>
                                <w:p w14:paraId="5FAEDD19" w14:textId="666D3EDA" w:rsidR="00235FEF" w:rsidRDefault="00235FEF" w:rsidP="00235FEF">
                                  <w:r>
                                    <w:t>RM Color: MCAM D/S</w:t>
                                  </w:r>
                                </w:p>
                                <w:p w14:paraId="526500A4" w14:textId="77777777" w:rsidR="00235FEF" w:rsidRDefault="00235FEF" w:rsidP="00235FEF">
                                  <w:r>
                                    <w:t>Style Color: AOR1</w:t>
                                  </w:r>
                                </w:p>
                                <w:p w14:paraId="07D67763" w14:textId="12E3B2CC" w:rsidR="00235FEF" w:rsidRPr="003503AC" w:rsidRDefault="00235FEF" w:rsidP="00235FEF">
                                  <w:r>
                                    <w:t>RM Color: AOR1 D/S</w:t>
                                  </w:r>
                                </w:p>
                                <w:p w14:paraId="49AEC258" w14:textId="77777777" w:rsidR="00235FEF" w:rsidRDefault="00235FEF" w:rsidP="00235FEF">
                                  <w:r>
                                    <w:t>Style Color: AOR2</w:t>
                                  </w:r>
                                </w:p>
                                <w:p w14:paraId="50627858" w14:textId="21E88F13" w:rsidR="00235FEF" w:rsidRPr="003503AC" w:rsidRDefault="00235FEF" w:rsidP="00235FEF">
                                  <w:r>
                                    <w:t>RM Color: AOR2 D/S</w:t>
                                  </w:r>
                                </w:p>
                                <w:p w14:paraId="6CAFA1A8" w14:textId="77777777" w:rsidR="00235FEF" w:rsidRDefault="00235FEF" w:rsidP="00235FEF">
                                  <w:r>
                                    <w:t>Style Color: TIGER STRIPE / BLACK</w:t>
                                  </w:r>
                                </w:p>
                                <w:p w14:paraId="28D99422" w14:textId="77777777" w:rsidR="00235FEF" w:rsidRPr="003503AC" w:rsidRDefault="00235FEF" w:rsidP="00235FEF">
                                  <w:r>
                                    <w:t xml:space="preserve">RM Color: BLACK </w:t>
                                  </w:r>
                                </w:p>
                                <w:p w14:paraId="3E14979F" w14:textId="77777777" w:rsidR="00235FEF" w:rsidRDefault="00235FEF" w:rsidP="00235FEF">
                                  <w:r>
                                    <w:t>Style Color: TFP</w:t>
                                  </w:r>
                                </w:p>
                                <w:p w14:paraId="37097C3D" w14:textId="41DC9097" w:rsidR="00235FEF" w:rsidRDefault="00235FEF" w:rsidP="00235FEF">
                                  <w:r>
                                    <w:t>RM Color: TFP D/S</w:t>
                                  </w:r>
                                </w:p>
                                <w:p w14:paraId="01F002F6" w14:textId="77777777" w:rsidR="00235FEF" w:rsidRPr="00235FEF" w:rsidRDefault="00235FEF" w:rsidP="00235FEF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235FEF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6FAE3FD3" w14:textId="3736A540" w:rsidR="00235FEF" w:rsidRPr="003503AC" w:rsidRDefault="00235FEF" w:rsidP="00235FEF">
                                  <w:r w:rsidRPr="00235FEF">
                                    <w:rPr>
                                      <w:highlight w:val="yellow"/>
                                    </w:rPr>
                                    <w:t>RM Color: KUMUL D/S</w:t>
                                  </w:r>
                                </w:p>
                                <w:p w14:paraId="0AD38528" w14:textId="77777777" w:rsidR="00235FEF" w:rsidRPr="003503AC" w:rsidRDefault="00235FEF" w:rsidP="00235FEF"/>
                                <w:p w14:paraId="6FA8118A" w14:textId="77777777" w:rsidR="00235FEF" w:rsidRPr="003503AC" w:rsidRDefault="00235FEF" w:rsidP="00235FEF"/>
                                <w:p w14:paraId="1DB5DC50" w14:textId="77777777" w:rsidR="00235FEF" w:rsidRDefault="00235FEF" w:rsidP="00235FE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F6E9B6" id="Text Box 110" o:spid="_x0000_s1054" type="#_x0000_t202" style="position:absolute;margin-left:251.55pt;margin-top:3.3pt;width:164pt;height:237.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" fillcolor="white [3201]" strokeweight=".5pt">
                      <v:textbox>
                        <w:txbxContent>
                          <w:p w14:paraId="77182E7E" w14:textId="5785276C" w:rsidR="00235FEF" w:rsidRDefault="00235FEF" w:rsidP="00235FEF">
                            <w:r>
                              <w:t xml:space="preserve">Item: WEBBING 25MM D/S </w:t>
                            </w:r>
                          </w:p>
                          <w:p w14:paraId="75BC9BB8" w14:textId="77777777" w:rsidR="00235FEF" w:rsidRDefault="00235FEF" w:rsidP="00235FEF">
                            <w:r>
                              <w:t>Style Color: MCAM</w:t>
                            </w:r>
                          </w:p>
                          <w:p w14:paraId="5FAEDD19" w14:textId="666D3EDA" w:rsidR="00235FEF" w:rsidRDefault="00235FEF" w:rsidP="00235FEF">
                            <w:r>
                              <w:t>RM Color: MCAM D/S</w:t>
                            </w:r>
                          </w:p>
                          <w:p w14:paraId="526500A4" w14:textId="77777777" w:rsidR="00235FEF" w:rsidRDefault="00235FEF" w:rsidP="00235FEF">
                            <w:r>
                              <w:t>Style Color: AOR1</w:t>
                            </w:r>
                          </w:p>
                          <w:p w14:paraId="07D67763" w14:textId="12E3B2CC" w:rsidR="00235FEF" w:rsidRPr="003503AC" w:rsidRDefault="00235FEF" w:rsidP="00235FEF">
                            <w:r>
                              <w:t>RM Color: AOR1 D/S</w:t>
                            </w:r>
                          </w:p>
                          <w:p w14:paraId="49AEC258" w14:textId="77777777" w:rsidR="00235FEF" w:rsidRDefault="00235FEF" w:rsidP="00235FEF">
                            <w:r>
                              <w:t>Style Color: AOR2</w:t>
                            </w:r>
                          </w:p>
                          <w:p w14:paraId="50627858" w14:textId="21E88F13" w:rsidR="00235FEF" w:rsidRPr="003503AC" w:rsidRDefault="00235FEF" w:rsidP="00235FEF">
                            <w:r>
                              <w:t>RM Color: AOR2 D/S</w:t>
                            </w:r>
                          </w:p>
                          <w:p w14:paraId="6CAFA1A8" w14:textId="77777777" w:rsidR="00235FEF" w:rsidRDefault="00235FEF" w:rsidP="00235FEF">
                            <w:r>
                              <w:t>Style Color: TIGER STRIPE / BLACK</w:t>
                            </w:r>
                          </w:p>
                          <w:p w14:paraId="28D99422" w14:textId="77777777" w:rsidR="00235FEF" w:rsidRPr="003503AC" w:rsidRDefault="00235FEF" w:rsidP="00235FEF">
                            <w:r>
                              <w:t xml:space="preserve">RM Color: BLACK </w:t>
                            </w:r>
                          </w:p>
                          <w:p w14:paraId="3E14979F" w14:textId="77777777" w:rsidR="00235FEF" w:rsidRDefault="00235FEF" w:rsidP="00235FEF">
                            <w:r>
                              <w:t>Style Color: TFP</w:t>
                            </w:r>
                          </w:p>
                          <w:p w14:paraId="37097C3D" w14:textId="41DC9097" w:rsidR="00235FEF" w:rsidRDefault="00235FEF" w:rsidP="00235FEF">
                            <w:r>
                              <w:t>RM Color: TFP D/S</w:t>
                            </w:r>
                          </w:p>
                          <w:p w14:paraId="01F002F6" w14:textId="77777777" w:rsidR="00235FEF" w:rsidRPr="00235FEF" w:rsidRDefault="00235FEF" w:rsidP="00235FEF">
                            <w:pPr>
                              <w:rPr>
                                <w:highlight w:val="yellow"/>
                              </w:rPr>
                            </w:pPr>
                            <w:r w:rsidRPr="00235FEF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6FAE3FD3" w14:textId="3736A540" w:rsidR="00235FEF" w:rsidRPr="003503AC" w:rsidRDefault="00235FEF" w:rsidP="00235FEF">
                            <w:r w:rsidRPr="00235FEF">
                              <w:rPr>
                                <w:highlight w:val="yellow"/>
                              </w:rPr>
                              <w:t>RM Color: KUMUL D/S</w:t>
                            </w:r>
                          </w:p>
                          <w:p w14:paraId="0AD38528" w14:textId="77777777" w:rsidR="00235FEF" w:rsidRPr="003503AC" w:rsidRDefault="00235FEF" w:rsidP="00235FEF"/>
                          <w:p w14:paraId="6FA8118A" w14:textId="77777777" w:rsidR="00235FEF" w:rsidRPr="003503AC" w:rsidRDefault="00235FEF" w:rsidP="00235FEF"/>
                          <w:p w14:paraId="1DB5DC50" w14:textId="77777777" w:rsidR="00235FEF" w:rsidRDefault="00235FEF" w:rsidP="00235FE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25184" behindDoc="0" locked="0" layoutInCell="1" allowOverlap="1" wp14:anchorId="5949A1FA" wp14:editId="42D269DF">
                      <wp:simplePos x="0" y="0"/>
                      <wp:positionH relativeFrom="column">
                        <wp:posOffset>2159635</wp:posOffset>
                      </wp:positionH>
                      <wp:positionV relativeFrom="paragraph">
                        <wp:posOffset>111759</wp:posOffset>
                      </wp:positionV>
                      <wp:extent cx="1035050" cy="730250"/>
                      <wp:effectExtent l="38100" t="38100" r="31750" b="31750"/>
                      <wp:wrapNone/>
                      <wp:docPr id="109" name="Straight Arrow Connector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035050" cy="7302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9AEA17A" id="Straight Arrow Connector 109" o:spid="_x0000_s1026" type="#_x0000_t32" style="position:absolute;margin-left:170.05pt;margin-top:8.8pt;width:81.5pt;height:57.5pt;flip:x y;z-index:252125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30304" behindDoc="1" locked="0" layoutInCell="1" allowOverlap="1" wp14:anchorId="23CF6406" wp14:editId="3C0CB542">
                  <wp:simplePos x="0" y="0"/>
                  <wp:positionH relativeFrom="column">
                    <wp:posOffset>32385</wp:posOffset>
                  </wp:positionH>
                  <wp:positionV relativeFrom="paragraph">
                    <wp:posOffset>29210</wp:posOffset>
                  </wp:positionV>
                  <wp:extent cx="2692400" cy="3238500"/>
                  <wp:effectExtent l="0" t="0" r="0" b="0"/>
                  <wp:wrapNone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BA6403" w14:textId="1A905302" w:rsidR="006C3E30" w:rsidRPr="00CA2679" w:rsidRDefault="006C3E30" w:rsidP="00FC180D"/>
          <w:p w14:paraId="3C9BAA98" w14:textId="6BCBD8B4" w:rsidR="006C3E30" w:rsidRPr="00CA2679" w:rsidRDefault="006C3E30" w:rsidP="00FC180D"/>
          <w:p w14:paraId="3AEC6B73" w14:textId="2E8A4DDB" w:rsidR="006C3E30" w:rsidRPr="00CA2679" w:rsidRDefault="006C3E30" w:rsidP="00FC180D"/>
          <w:p w14:paraId="1AE2F9A4" w14:textId="32A92E95" w:rsidR="006C3E30" w:rsidRPr="00CA2679" w:rsidRDefault="00235FEF" w:rsidP="00FC180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2352" behindDoc="0" locked="0" layoutInCell="1" allowOverlap="1" wp14:anchorId="08D60165" wp14:editId="2E4E19FA">
                      <wp:simplePos x="0" y="0"/>
                      <wp:positionH relativeFrom="column">
                        <wp:posOffset>1689735</wp:posOffset>
                      </wp:positionH>
                      <wp:positionV relativeFrom="paragraph">
                        <wp:posOffset>17780</wp:posOffset>
                      </wp:positionV>
                      <wp:extent cx="1517650" cy="1282700"/>
                      <wp:effectExtent l="38100" t="0" r="25400" b="50800"/>
                      <wp:wrapNone/>
                      <wp:docPr id="113" name="Straight Arrow Connector 1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17650" cy="12827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50AA31" id="Straight Arrow Connector 113" o:spid="_x0000_s1026" type="#_x0000_t32" style="position:absolute;margin-left:133.05pt;margin-top:1.4pt;width:119.5pt;height:101pt;flip:x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08FBA69" w14:textId="4057D144" w:rsidR="006C3E30" w:rsidRPr="00CA2679" w:rsidRDefault="006C3E30" w:rsidP="00FC180D"/>
          <w:p w14:paraId="74EEF99A" w14:textId="77777777" w:rsidR="006C3E30" w:rsidRPr="00CA2679" w:rsidRDefault="006C3E30" w:rsidP="00FC180D"/>
          <w:p w14:paraId="0EEA7046" w14:textId="53129D86" w:rsidR="006C3E30" w:rsidRPr="00CA2679" w:rsidRDefault="006C3E30" w:rsidP="00FC180D"/>
          <w:p w14:paraId="52E1F37D" w14:textId="7D7F19A3" w:rsidR="006C3E30" w:rsidRPr="00CA2679" w:rsidRDefault="006C3E30" w:rsidP="00FC180D"/>
          <w:p w14:paraId="4146D5E1" w14:textId="09CEAD23" w:rsidR="006C3E30" w:rsidRPr="00CA2679" w:rsidRDefault="006C3E30" w:rsidP="00FC180D"/>
          <w:p w14:paraId="5587FFEA" w14:textId="7052C700" w:rsidR="006C3E30" w:rsidRPr="00CA2679" w:rsidRDefault="006C3E30" w:rsidP="00FC180D"/>
          <w:p w14:paraId="5D71926A" w14:textId="6D5C05BE" w:rsidR="006C3E30" w:rsidRPr="00CA2679" w:rsidRDefault="006C3E30" w:rsidP="00FC180D"/>
          <w:p w14:paraId="690AE79D" w14:textId="173FE473" w:rsidR="006C3E30" w:rsidRPr="00CA2679" w:rsidRDefault="006C3E30" w:rsidP="00FC180D"/>
          <w:p w14:paraId="62645C95" w14:textId="77777777" w:rsidR="006C3E30" w:rsidRPr="00CA2679" w:rsidRDefault="006C3E30" w:rsidP="00FC180D"/>
          <w:p w14:paraId="3F40A535" w14:textId="77777777" w:rsidR="006C3E30" w:rsidRPr="00CA2679" w:rsidRDefault="006C3E30" w:rsidP="00FC180D"/>
          <w:p w14:paraId="00D8FBDD" w14:textId="77777777" w:rsidR="006C3E30" w:rsidRPr="00CA2679" w:rsidRDefault="006C3E30" w:rsidP="00FC180D">
            <w:pPr>
              <w:tabs>
                <w:tab w:val="left" w:pos="948"/>
              </w:tabs>
            </w:pPr>
          </w:p>
        </w:tc>
      </w:tr>
    </w:tbl>
    <w:p w14:paraId="35FFF608" w14:textId="4C45F5B9" w:rsidR="006C3E30" w:rsidRDefault="006C3E30" w:rsidP="00155384">
      <w:pPr>
        <w:rPr>
          <w:color w:val="auto"/>
        </w:rPr>
      </w:pPr>
    </w:p>
    <w:p w14:paraId="4B5A5D08" w14:textId="77777777" w:rsidR="00CA2679" w:rsidRDefault="00CA2679">
      <w:pPr>
        <w:rPr>
          <w:color w:val="auto"/>
        </w:rPr>
      </w:pPr>
      <w:r>
        <w:rPr>
          <w:color w:val="auto"/>
        </w:rPr>
        <w:br w:type="page"/>
      </w: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CA2679" w:rsidRPr="00DE4BCC" w14:paraId="77B51678" w14:textId="77777777" w:rsidTr="00D826D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544F0D11" w14:textId="77777777" w:rsidR="00CA2679" w:rsidRPr="00DE4BCC" w:rsidRDefault="00CA2679" w:rsidP="00D826D9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CA2679" w:rsidRPr="00DE4BCC" w14:paraId="435632B2" w14:textId="77777777" w:rsidTr="00D826D9">
        <w:trPr>
          <w:trHeight w:val="12023"/>
        </w:trPr>
        <w:tc>
          <w:tcPr>
            <w:tcW w:w="5000" w:type="pct"/>
          </w:tcPr>
          <w:p w14:paraId="792BFCDD" w14:textId="3F01AAC7" w:rsidR="00CA2679" w:rsidRDefault="003E367A" w:rsidP="00D826D9">
            <w:pPr>
              <w:ind w:firstLine="720"/>
              <w:rPr>
                <w:noProof/>
                <w14:ligatures w14:val="standard"/>
              </w:rPr>
            </w:pPr>
            <w:r w:rsidRPr="00A54E86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38144" behindDoc="0" locked="0" layoutInCell="1" allowOverlap="1" wp14:anchorId="4C9690EE" wp14:editId="590486D1">
                      <wp:simplePos x="0" y="0"/>
                      <wp:positionH relativeFrom="column">
                        <wp:posOffset>2762885</wp:posOffset>
                      </wp:positionH>
                      <wp:positionV relativeFrom="paragraph">
                        <wp:posOffset>2540</wp:posOffset>
                      </wp:positionV>
                      <wp:extent cx="3063240" cy="2552700"/>
                      <wp:effectExtent l="0" t="0" r="22860" b="19050"/>
                      <wp:wrapNone/>
                      <wp:docPr id="149" name="Text Box 1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63240" cy="25527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399A64" w14:textId="064E28A7" w:rsidR="00E8546C" w:rsidRDefault="00E8546C" w:rsidP="00E8546C">
                                  <w:r>
                                    <w:t xml:space="preserve">Item: 25MM ELASTIC TAPE S/S </w:t>
                                  </w:r>
                                </w:p>
                                <w:p w14:paraId="45E4BD14" w14:textId="77777777" w:rsidR="00E8546C" w:rsidRDefault="00E8546C" w:rsidP="00E8546C">
                                  <w:r>
                                    <w:t>Style Color: MCAM</w:t>
                                  </w:r>
                                </w:p>
                                <w:p w14:paraId="73367E6E" w14:textId="77777777" w:rsidR="00E8546C" w:rsidRDefault="00E8546C" w:rsidP="00E8546C">
                                  <w:r>
                                    <w:t>RM Color: MCAM S/S</w:t>
                                  </w:r>
                                </w:p>
                                <w:p w14:paraId="0C9D3DD2" w14:textId="77777777" w:rsidR="00E8546C" w:rsidRDefault="00E8546C" w:rsidP="00E8546C">
                                  <w:r>
                                    <w:t>Style Color: AOR1</w:t>
                                  </w:r>
                                </w:p>
                                <w:p w14:paraId="07595E82" w14:textId="77777777" w:rsidR="00E8546C" w:rsidRPr="003503AC" w:rsidRDefault="00E8546C" w:rsidP="00E8546C">
                                  <w:r>
                                    <w:t>RM Color: AOR1 S/S</w:t>
                                  </w:r>
                                </w:p>
                                <w:p w14:paraId="0A8B6411" w14:textId="77777777" w:rsidR="00E8546C" w:rsidRDefault="00E8546C" w:rsidP="00E8546C">
                                  <w:r>
                                    <w:t>Style Color: AOR2</w:t>
                                  </w:r>
                                </w:p>
                                <w:p w14:paraId="208A948E" w14:textId="77777777" w:rsidR="00E8546C" w:rsidRPr="003503AC" w:rsidRDefault="00E8546C" w:rsidP="00E8546C">
                                  <w:r>
                                    <w:t>RM Color: AOR2 S/S</w:t>
                                  </w:r>
                                </w:p>
                                <w:p w14:paraId="7F71BDC9" w14:textId="148FCF39" w:rsidR="00E8546C" w:rsidRDefault="00E8546C" w:rsidP="00E8546C">
                                  <w:r>
                                    <w:t>Style Color: TIGER STRIPE</w:t>
                                  </w:r>
                                  <w:r w:rsidR="00F26AC2">
                                    <w:t xml:space="preserve"> / BLACK</w:t>
                                  </w:r>
                                  <w:r w:rsidR="00235FEF">
                                    <w:t xml:space="preserve"> / </w:t>
                                  </w:r>
                                  <w:r w:rsidR="00235FEF" w:rsidRPr="00235FEF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498ABCAF" w14:textId="77777777" w:rsidR="00E8546C" w:rsidRPr="003503AC" w:rsidRDefault="00E8546C" w:rsidP="00E8546C">
                                  <w:r>
                                    <w:t xml:space="preserve">RM Color: </w:t>
                                  </w:r>
                                  <w:r w:rsidRPr="00235FEF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6A75585E" w14:textId="77777777" w:rsidR="00E8546C" w:rsidRDefault="00E8546C" w:rsidP="00E8546C">
                                  <w:r>
                                    <w:t>Style Color: TFP</w:t>
                                  </w:r>
                                </w:p>
                                <w:p w14:paraId="32CC0356" w14:textId="77777777" w:rsidR="00E8546C" w:rsidRPr="003503AC" w:rsidRDefault="00E8546C" w:rsidP="00E8546C">
                                  <w:r>
                                    <w:t>RM Color: TFP S/S</w:t>
                                  </w:r>
                                </w:p>
                                <w:p w14:paraId="57A8D760" w14:textId="77777777" w:rsidR="00E8546C" w:rsidRPr="003503AC" w:rsidRDefault="00E8546C" w:rsidP="00E8546C"/>
                                <w:p w14:paraId="035B759D" w14:textId="77777777" w:rsidR="00E8546C" w:rsidRDefault="00E8546C" w:rsidP="00E8546C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9690EE" id="Text Box 149" o:spid="_x0000_s1055" type="#_x0000_t202" style="position:absolute;left:0;text-align:left;margin-left:217.55pt;margin-top:.2pt;width:241.2pt;height:201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" fillcolor="white [3201]" strokeweight=".5pt">
                      <v:textbox>
                        <w:txbxContent>
                          <w:p w14:paraId="1D399A64" w14:textId="064E28A7" w:rsidR="00E8546C" w:rsidRDefault="00E8546C" w:rsidP="00E8546C">
                            <w:r>
                              <w:t xml:space="preserve">Item: 25MM ELASTIC TAPE S/S </w:t>
                            </w:r>
                          </w:p>
                          <w:p w14:paraId="45E4BD14" w14:textId="77777777" w:rsidR="00E8546C" w:rsidRDefault="00E8546C" w:rsidP="00E8546C">
                            <w:r>
                              <w:t>Style Color: MCAM</w:t>
                            </w:r>
                          </w:p>
                          <w:p w14:paraId="73367E6E" w14:textId="77777777" w:rsidR="00E8546C" w:rsidRDefault="00E8546C" w:rsidP="00E8546C">
                            <w:r>
                              <w:t>RM Color: MCAM S/S</w:t>
                            </w:r>
                          </w:p>
                          <w:p w14:paraId="0C9D3DD2" w14:textId="77777777" w:rsidR="00E8546C" w:rsidRDefault="00E8546C" w:rsidP="00E8546C">
                            <w:r>
                              <w:t>Style Color: AOR1</w:t>
                            </w:r>
                          </w:p>
                          <w:p w14:paraId="07595E82" w14:textId="77777777" w:rsidR="00E8546C" w:rsidRPr="003503AC" w:rsidRDefault="00E8546C" w:rsidP="00E8546C">
                            <w:r>
                              <w:t>RM Color: AOR1 S/S</w:t>
                            </w:r>
                          </w:p>
                          <w:p w14:paraId="0A8B6411" w14:textId="77777777" w:rsidR="00E8546C" w:rsidRDefault="00E8546C" w:rsidP="00E8546C">
                            <w:r>
                              <w:t>Style Color: AOR2</w:t>
                            </w:r>
                          </w:p>
                          <w:p w14:paraId="208A948E" w14:textId="77777777" w:rsidR="00E8546C" w:rsidRPr="003503AC" w:rsidRDefault="00E8546C" w:rsidP="00E8546C">
                            <w:r>
                              <w:t>RM Color: AOR2 S/S</w:t>
                            </w:r>
                          </w:p>
                          <w:p w14:paraId="7F71BDC9" w14:textId="148FCF39" w:rsidR="00E8546C" w:rsidRDefault="00E8546C" w:rsidP="00E8546C">
                            <w:r>
                              <w:t>Style Color: TIGER STRIPE</w:t>
                            </w:r>
                            <w:r w:rsidR="00F26AC2">
                              <w:t xml:space="preserve"> / BLACK</w:t>
                            </w:r>
                            <w:r w:rsidR="00235FEF">
                              <w:t xml:space="preserve"> / </w:t>
                            </w:r>
                            <w:r w:rsidR="00235FEF" w:rsidRPr="00235FEF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498ABCAF" w14:textId="77777777" w:rsidR="00E8546C" w:rsidRPr="003503AC" w:rsidRDefault="00E8546C" w:rsidP="00E8546C">
                            <w:r>
                              <w:t xml:space="preserve">RM Color: </w:t>
                            </w:r>
                            <w:r w:rsidRPr="00235FEF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6A75585E" w14:textId="77777777" w:rsidR="00E8546C" w:rsidRDefault="00E8546C" w:rsidP="00E8546C">
                            <w:r>
                              <w:t>Style Color: TFP</w:t>
                            </w:r>
                          </w:p>
                          <w:p w14:paraId="32CC0356" w14:textId="77777777" w:rsidR="00E8546C" w:rsidRPr="003503AC" w:rsidRDefault="00E8546C" w:rsidP="00E8546C">
                            <w:r>
                              <w:t>RM Color: TFP S/S</w:t>
                            </w:r>
                          </w:p>
                          <w:p w14:paraId="57A8D760" w14:textId="77777777" w:rsidR="00E8546C" w:rsidRPr="003503AC" w:rsidRDefault="00E8546C" w:rsidP="00E8546C"/>
                          <w:p w14:paraId="035B759D" w14:textId="77777777" w:rsidR="00E8546C" w:rsidRDefault="00E8546C" w:rsidP="00E8546C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847680" behindDoc="1" locked="0" layoutInCell="1" allowOverlap="1" wp14:anchorId="4226978C" wp14:editId="3E267563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139700</wp:posOffset>
                  </wp:positionV>
                  <wp:extent cx="2428875" cy="3238500"/>
                  <wp:effectExtent l="0" t="0" r="9525" b="0"/>
                  <wp:wrapNone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790B37B" w14:textId="74F170F4" w:rsidR="00CA2679" w:rsidRPr="00B25E42" w:rsidRDefault="00CA2679" w:rsidP="00D826D9">
            <w:pPr>
              <w:ind w:firstLine="720"/>
            </w:pPr>
          </w:p>
          <w:p w14:paraId="5D90B22B" w14:textId="1F98D659" w:rsidR="00CA2679" w:rsidRDefault="003E367A" w:rsidP="00CA2679">
            <w:pPr>
              <w:pStyle w:val="NormalWeb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3584" behindDoc="0" locked="0" layoutInCell="1" allowOverlap="1" wp14:anchorId="5363192E" wp14:editId="31450DB0">
                      <wp:simplePos x="0" y="0"/>
                      <wp:positionH relativeFrom="column">
                        <wp:posOffset>2084705</wp:posOffset>
                      </wp:positionH>
                      <wp:positionV relativeFrom="paragraph">
                        <wp:posOffset>318770</wp:posOffset>
                      </wp:positionV>
                      <wp:extent cx="663575" cy="537210"/>
                      <wp:effectExtent l="38100" t="0" r="22225" b="53340"/>
                      <wp:wrapNone/>
                      <wp:docPr id="33" name="Straight Arrow Connector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63575" cy="5372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A6A8E4" id="Straight Arrow Connector 33" o:spid="_x0000_s1026" type="#_x0000_t32" style="position:absolute;margin-left:164.15pt;margin-top:25.1pt;width:52.25pt;height:42.3pt;flip:x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42560" behindDoc="0" locked="0" layoutInCell="1" allowOverlap="1" wp14:anchorId="2CA82D26" wp14:editId="5048B2ED">
                      <wp:simplePos x="0" y="0"/>
                      <wp:positionH relativeFrom="column">
                        <wp:posOffset>1871345</wp:posOffset>
                      </wp:positionH>
                      <wp:positionV relativeFrom="paragraph">
                        <wp:posOffset>265429</wp:posOffset>
                      </wp:positionV>
                      <wp:extent cx="906780" cy="45719"/>
                      <wp:effectExtent l="0" t="57150" r="26670" b="50165"/>
                      <wp:wrapNone/>
                      <wp:docPr id="34" name="Straight Arrow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06780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409021" id="Straight Arrow Connector 34" o:spid="_x0000_s1026" type="#_x0000_t32" style="position:absolute;margin-left:147.35pt;margin-top:20.9pt;width:71.4pt;height:3.6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5423FA3" w14:textId="4EC5BBD1" w:rsidR="00CA2679" w:rsidRDefault="00CA2679" w:rsidP="00D826D9">
            <w:pPr>
              <w:tabs>
                <w:tab w:val="left" w:pos="5445"/>
              </w:tabs>
            </w:pPr>
          </w:p>
          <w:p w14:paraId="099034C6" w14:textId="771FF221" w:rsidR="00CA2679" w:rsidRDefault="00CA2679" w:rsidP="00D826D9"/>
          <w:p w14:paraId="7C453A69" w14:textId="2484A2B3" w:rsidR="00CA2679" w:rsidRDefault="00CA2679" w:rsidP="00D826D9">
            <w:pPr>
              <w:jc w:val="center"/>
            </w:pPr>
          </w:p>
          <w:p w14:paraId="06DECDFA" w14:textId="380740AB" w:rsidR="00CA2679" w:rsidRPr="008E3107" w:rsidRDefault="00CA2679" w:rsidP="00D826D9"/>
          <w:p w14:paraId="2C909ECD" w14:textId="02FC9936" w:rsidR="00CA2679" w:rsidRPr="008E3107" w:rsidRDefault="00CA2679" w:rsidP="00D826D9"/>
          <w:p w14:paraId="4328F40A" w14:textId="5B3589FD" w:rsidR="00CA2679" w:rsidRPr="008E3107" w:rsidRDefault="00CA2679" w:rsidP="00D826D9"/>
          <w:p w14:paraId="15270E1C" w14:textId="75B38E69" w:rsidR="00CA2679" w:rsidRPr="008E3107" w:rsidRDefault="00CA2679" w:rsidP="00D826D9"/>
          <w:p w14:paraId="1654FFEC" w14:textId="306B73D1" w:rsidR="00CA2679" w:rsidRPr="008E3107" w:rsidRDefault="00CA2679" w:rsidP="00D826D9"/>
          <w:p w14:paraId="55EAB99B" w14:textId="5E0903B9" w:rsidR="00CA2679" w:rsidRPr="008E3107" w:rsidRDefault="00CA2679" w:rsidP="00D826D9"/>
          <w:p w14:paraId="28DF43FB" w14:textId="19B0C08B" w:rsidR="00CA2679" w:rsidRPr="008E3107" w:rsidRDefault="00CA2679" w:rsidP="00D826D9"/>
          <w:p w14:paraId="183FB167" w14:textId="136BADDF" w:rsidR="00CA2679" w:rsidRPr="008E3107" w:rsidRDefault="00CA2679" w:rsidP="00D826D9"/>
          <w:p w14:paraId="5E857F41" w14:textId="4EF57BDE" w:rsidR="00CA2679" w:rsidRDefault="00CA2679" w:rsidP="00D826D9"/>
          <w:p w14:paraId="426FBB5A" w14:textId="320F45C4" w:rsidR="00CA2679" w:rsidRPr="008E3107" w:rsidRDefault="00235FEF" w:rsidP="00D826D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0194E7F4" wp14:editId="5B1E3146">
                      <wp:simplePos x="0" y="0"/>
                      <wp:positionH relativeFrom="column">
                        <wp:posOffset>2482850</wp:posOffset>
                      </wp:positionH>
                      <wp:positionV relativeFrom="paragraph">
                        <wp:posOffset>92075</wp:posOffset>
                      </wp:positionV>
                      <wp:extent cx="3032760" cy="693420"/>
                      <wp:effectExtent l="0" t="0" r="15240" b="11430"/>
                      <wp:wrapNone/>
                      <wp:docPr id="114" name="Text Box 1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32760" cy="6934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4789A9E" w14:textId="460DD9C3" w:rsidR="00235FEF" w:rsidRDefault="00235FEF" w:rsidP="00235FEF">
                                  <w:r>
                                    <w:t xml:space="preserve">Item: 500D CODURA INSIDE EVA FOAM 5MM </w:t>
                                  </w:r>
                                  <w:r w:rsidR="00E41301">
                                    <w:t>SOFT</w:t>
                                  </w:r>
                                </w:p>
                                <w:p w14:paraId="41D068AE" w14:textId="77777777" w:rsidR="00235FEF" w:rsidRDefault="00235FEF" w:rsidP="00235FEF">
                                  <w:r>
                                    <w:t>Style Color: ALL COLOR</w:t>
                                  </w:r>
                                </w:p>
                                <w:p w14:paraId="734CA769" w14:textId="77777777" w:rsidR="00235FEF" w:rsidRPr="003503AC" w:rsidRDefault="00235FEF" w:rsidP="00235FEF">
                                  <w:r>
                                    <w:t>RM Color: BLACK</w:t>
                                  </w:r>
                                </w:p>
                                <w:p w14:paraId="5EBF5CEE" w14:textId="77777777" w:rsidR="00235FEF" w:rsidRDefault="00235FEF" w:rsidP="00235FEF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194E7F4" id="Text Box 114" o:spid="_x0000_s1056" type="#_x0000_t202" style="position:absolute;margin-left:195.5pt;margin-top:7.25pt;width:238.8pt;height:54.6pt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" fillcolor="white [3201]" strokeweight=".5pt">
                      <v:textbox>
                        <w:txbxContent>
                          <w:p w14:paraId="24789A9E" w14:textId="460DD9C3" w:rsidR="00235FEF" w:rsidRDefault="00235FEF" w:rsidP="00235FEF">
                            <w:r>
                              <w:t xml:space="preserve">Item: 500D CODURA INSIDE EVA FOAM 5MM </w:t>
                            </w:r>
                            <w:r w:rsidR="00E41301">
                              <w:t>SOFT</w:t>
                            </w:r>
                          </w:p>
                          <w:p w14:paraId="41D068AE" w14:textId="77777777" w:rsidR="00235FEF" w:rsidRDefault="00235FEF" w:rsidP="00235FEF">
                            <w:r>
                              <w:t>Style Color: ALL COLOR</w:t>
                            </w:r>
                          </w:p>
                          <w:p w14:paraId="734CA769" w14:textId="77777777" w:rsidR="00235FEF" w:rsidRPr="003503AC" w:rsidRDefault="00235FEF" w:rsidP="00235FEF">
                            <w:r>
                              <w:t>RM Color: BLACK</w:t>
                            </w:r>
                          </w:p>
                          <w:p w14:paraId="5EBF5CEE" w14:textId="77777777" w:rsidR="00235FEF" w:rsidRDefault="00235FEF" w:rsidP="00235FEF"/>
                        </w:txbxContent>
                      </v:textbox>
                    </v:shape>
                  </w:pict>
                </mc:Fallback>
              </mc:AlternateContent>
            </w:r>
          </w:p>
          <w:p w14:paraId="53734442" w14:textId="6E3096F9" w:rsidR="00CA2679" w:rsidRDefault="00CA2679" w:rsidP="00D826D9"/>
          <w:p w14:paraId="080E8CA5" w14:textId="592A2CBE" w:rsidR="00CA2679" w:rsidRDefault="00CA2679" w:rsidP="00D826D9">
            <w:pPr>
              <w:rPr>
                <w:noProof/>
                <w14:ligatures w14:val="standard"/>
              </w:rPr>
            </w:pPr>
          </w:p>
          <w:p w14:paraId="3136424D" w14:textId="744980BA" w:rsidR="00CA2679" w:rsidRDefault="00235FEF" w:rsidP="00D826D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751B9524" wp14:editId="400E2348">
                      <wp:simplePos x="0" y="0"/>
                      <wp:positionH relativeFrom="column">
                        <wp:posOffset>1619885</wp:posOffset>
                      </wp:positionH>
                      <wp:positionV relativeFrom="paragraph">
                        <wp:posOffset>113665</wp:posOffset>
                      </wp:positionV>
                      <wp:extent cx="901700" cy="1268730"/>
                      <wp:effectExtent l="38100" t="0" r="31750" b="64770"/>
                      <wp:wrapNone/>
                      <wp:docPr id="115" name="Straight Arrow Connector 1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01700" cy="12687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81B231C" id="Straight Arrow Connector 115" o:spid="_x0000_s1026" type="#_x0000_t32" style="position:absolute;margin-left:127.55pt;margin-top:8.95pt;width:71pt;height:99.9pt;flip:x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99A4BD5" w14:textId="2405EFEA" w:rsidR="00CA2679" w:rsidRPr="00CA2679" w:rsidRDefault="00235FEF" w:rsidP="00D826D9">
            <w:r w:rsidRPr="003E367A">
              <w:rPr>
                <w:noProof/>
                <w:highlight w:val="yellow"/>
              </w:rPr>
              <mc:AlternateContent>
                <mc:Choice Requires="wps">
                  <w:drawing>
                    <wp:anchor distT="0" distB="0" distL="114300" distR="114300" simplePos="0" relativeHeight="252041216" behindDoc="0" locked="0" layoutInCell="1" allowOverlap="1" wp14:anchorId="033C7A0D" wp14:editId="783E6B07">
                      <wp:simplePos x="0" y="0"/>
                      <wp:positionH relativeFrom="column">
                        <wp:posOffset>2813685</wp:posOffset>
                      </wp:positionH>
                      <wp:positionV relativeFrom="paragraph">
                        <wp:posOffset>171450</wp:posOffset>
                      </wp:positionV>
                      <wp:extent cx="1607820" cy="3479800"/>
                      <wp:effectExtent l="0" t="0" r="11430" b="25400"/>
                      <wp:wrapNone/>
                      <wp:docPr id="150" name="Text Box 1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07820" cy="3479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4E58A71" w14:textId="77777777" w:rsidR="003E367A" w:rsidRDefault="003E367A" w:rsidP="003E367A">
                                  <w:r>
                                    <w:t xml:space="preserve">Item: 500D CODURA  </w:t>
                                  </w:r>
                                </w:p>
                                <w:p w14:paraId="34FCFC46" w14:textId="77777777" w:rsidR="003E367A" w:rsidRDefault="003E367A" w:rsidP="003E367A">
                                  <w:r>
                                    <w:t>Style Color: MCAM</w:t>
                                  </w:r>
                                </w:p>
                                <w:p w14:paraId="6866E07F" w14:textId="77777777" w:rsidR="003E367A" w:rsidRDefault="003E367A" w:rsidP="003E367A">
                                  <w:r>
                                    <w:t>RM Color: MCAM</w:t>
                                  </w:r>
                                </w:p>
                                <w:p w14:paraId="4DBF4486" w14:textId="77777777" w:rsidR="003E367A" w:rsidRDefault="003E367A" w:rsidP="003E367A">
                                  <w:r>
                                    <w:t>Style Color: AOR1</w:t>
                                  </w:r>
                                </w:p>
                                <w:p w14:paraId="3DB4A118" w14:textId="77777777" w:rsidR="003E367A" w:rsidRPr="003503AC" w:rsidRDefault="003E367A" w:rsidP="003E367A">
                                  <w:r>
                                    <w:t>RM Color: AOR1</w:t>
                                  </w:r>
                                </w:p>
                                <w:p w14:paraId="5594FC72" w14:textId="77777777" w:rsidR="003E367A" w:rsidRDefault="003E367A" w:rsidP="003E367A">
                                  <w:r>
                                    <w:t>Style Color: AOR2</w:t>
                                  </w:r>
                                </w:p>
                                <w:p w14:paraId="4FA57C60" w14:textId="77777777" w:rsidR="003E367A" w:rsidRPr="003503AC" w:rsidRDefault="003E367A" w:rsidP="003E367A">
                                  <w:r>
                                    <w:t>RM Color: AOR2</w:t>
                                  </w:r>
                                </w:p>
                                <w:p w14:paraId="1AA15C59" w14:textId="77777777" w:rsidR="003E367A" w:rsidRDefault="003E367A" w:rsidP="003E367A">
                                  <w:r>
                                    <w:t>Style Color: TIGER STRIPE</w:t>
                                  </w:r>
                                </w:p>
                                <w:p w14:paraId="3B608445" w14:textId="77777777" w:rsidR="003E367A" w:rsidRPr="003503AC" w:rsidRDefault="003E367A" w:rsidP="003E367A">
                                  <w:r>
                                    <w:t xml:space="preserve">RM Color: TIGER STRIPE </w:t>
                                  </w:r>
                                </w:p>
                                <w:p w14:paraId="00BF1EEA" w14:textId="77777777" w:rsidR="003E367A" w:rsidRDefault="003E367A" w:rsidP="003E367A">
                                  <w:r>
                                    <w:t>Style Color: TFP</w:t>
                                  </w:r>
                                </w:p>
                                <w:p w14:paraId="3F11B44D" w14:textId="30E94D18" w:rsidR="003E367A" w:rsidRDefault="003E367A" w:rsidP="003E367A">
                                  <w:r>
                                    <w:t>RM Color: TFP</w:t>
                                  </w:r>
                                </w:p>
                                <w:p w14:paraId="769E5AAF" w14:textId="77777777" w:rsidR="00F26AC2" w:rsidRDefault="00F26AC2" w:rsidP="00F26AC2">
                                  <w:r>
                                    <w:t>Style Color: BLACK</w:t>
                                  </w:r>
                                </w:p>
                                <w:p w14:paraId="3409D0E1" w14:textId="385103A3" w:rsidR="00F26AC2" w:rsidRDefault="00F26AC2" w:rsidP="00F26AC2">
                                  <w:r>
                                    <w:t>RM Color: BLACK</w:t>
                                  </w:r>
                                </w:p>
                                <w:p w14:paraId="228CDAC8" w14:textId="77777777" w:rsidR="00235FEF" w:rsidRPr="00235FEF" w:rsidRDefault="00235FEF" w:rsidP="00235FEF">
                                  <w:pPr>
                                    <w:rPr>
                                      <w:highlight w:val="yellow"/>
                                    </w:rPr>
                                  </w:pPr>
                                  <w:r w:rsidRPr="00235FEF">
                                    <w:rPr>
                                      <w:highlight w:val="yellow"/>
                                    </w:rPr>
                                    <w:t>Style Color: KUMUL</w:t>
                                  </w:r>
                                </w:p>
                                <w:p w14:paraId="170560D4" w14:textId="10B1FB82" w:rsidR="00235FEF" w:rsidRPr="003503AC" w:rsidRDefault="00235FEF" w:rsidP="00235FEF">
                                  <w:r w:rsidRPr="00235FEF">
                                    <w:rPr>
                                      <w:highlight w:val="yellow"/>
                                    </w:rPr>
                                    <w:t>RM Color: KUMUL</w:t>
                                  </w:r>
                                </w:p>
                                <w:p w14:paraId="013F5B4D" w14:textId="77777777" w:rsidR="00F26AC2" w:rsidRPr="003503AC" w:rsidRDefault="00F26AC2" w:rsidP="003E367A"/>
                                <w:p w14:paraId="253EB7C8" w14:textId="77777777" w:rsidR="003E367A" w:rsidRPr="003503AC" w:rsidRDefault="003E367A" w:rsidP="003E367A"/>
                                <w:p w14:paraId="721D2F5F" w14:textId="77777777" w:rsidR="003E367A" w:rsidRDefault="003E367A" w:rsidP="003E367A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33C7A0D" id="Text Box 150" o:spid="_x0000_s1057" type="#_x0000_t202" style="position:absolute;margin-left:221.55pt;margin-top:13.5pt;width:126.6pt;height:274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" fillcolor="white [3201]" strokeweight=".5pt">
                      <v:textbox>
                        <w:txbxContent>
                          <w:p w14:paraId="44E58A71" w14:textId="77777777" w:rsidR="003E367A" w:rsidRDefault="003E367A" w:rsidP="003E367A">
                            <w:r>
                              <w:t xml:space="preserve">Item: 500D CODURA  </w:t>
                            </w:r>
                          </w:p>
                          <w:p w14:paraId="34FCFC46" w14:textId="77777777" w:rsidR="003E367A" w:rsidRDefault="003E367A" w:rsidP="003E367A">
                            <w:r>
                              <w:t>Style Color: MCAM</w:t>
                            </w:r>
                          </w:p>
                          <w:p w14:paraId="6866E07F" w14:textId="77777777" w:rsidR="003E367A" w:rsidRDefault="003E367A" w:rsidP="003E367A">
                            <w:r>
                              <w:t>RM Color: MCAM</w:t>
                            </w:r>
                          </w:p>
                          <w:p w14:paraId="4DBF4486" w14:textId="77777777" w:rsidR="003E367A" w:rsidRDefault="003E367A" w:rsidP="003E367A">
                            <w:r>
                              <w:t>Style Color: AOR1</w:t>
                            </w:r>
                          </w:p>
                          <w:p w14:paraId="3DB4A118" w14:textId="77777777" w:rsidR="003E367A" w:rsidRPr="003503AC" w:rsidRDefault="003E367A" w:rsidP="003E367A">
                            <w:r>
                              <w:t>RM Color: AOR1</w:t>
                            </w:r>
                          </w:p>
                          <w:p w14:paraId="5594FC72" w14:textId="77777777" w:rsidR="003E367A" w:rsidRDefault="003E367A" w:rsidP="003E367A">
                            <w:r>
                              <w:t>Style Color: AOR2</w:t>
                            </w:r>
                          </w:p>
                          <w:p w14:paraId="4FA57C60" w14:textId="77777777" w:rsidR="003E367A" w:rsidRPr="003503AC" w:rsidRDefault="003E367A" w:rsidP="003E367A">
                            <w:r>
                              <w:t>RM Color: AOR2</w:t>
                            </w:r>
                          </w:p>
                          <w:p w14:paraId="1AA15C59" w14:textId="77777777" w:rsidR="003E367A" w:rsidRDefault="003E367A" w:rsidP="003E367A">
                            <w:r>
                              <w:t>Style Color: TIGER STRIPE</w:t>
                            </w:r>
                          </w:p>
                          <w:p w14:paraId="3B608445" w14:textId="77777777" w:rsidR="003E367A" w:rsidRPr="003503AC" w:rsidRDefault="003E367A" w:rsidP="003E367A">
                            <w:r>
                              <w:t xml:space="preserve">RM Color: TIGER STRIPE </w:t>
                            </w:r>
                          </w:p>
                          <w:p w14:paraId="00BF1EEA" w14:textId="77777777" w:rsidR="003E367A" w:rsidRDefault="003E367A" w:rsidP="003E367A">
                            <w:r>
                              <w:t>Style Color: TFP</w:t>
                            </w:r>
                          </w:p>
                          <w:p w14:paraId="3F11B44D" w14:textId="30E94D18" w:rsidR="003E367A" w:rsidRDefault="003E367A" w:rsidP="003E367A">
                            <w:r>
                              <w:t>RM Color: TFP</w:t>
                            </w:r>
                          </w:p>
                          <w:p w14:paraId="769E5AAF" w14:textId="77777777" w:rsidR="00F26AC2" w:rsidRDefault="00F26AC2" w:rsidP="00F26AC2">
                            <w:r>
                              <w:t>Style Color: BLACK</w:t>
                            </w:r>
                          </w:p>
                          <w:p w14:paraId="3409D0E1" w14:textId="385103A3" w:rsidR="00F26AC2" w:rsidRDefault="00F26AC2" w:rsidP="00F26AC2">
                            <w:r>
                              <w:t>RM Color: BLACK</w:t>
                            </w:r>
                          </w:p>
                          <w:p w14:paraId="228CDAC8" w14:textId="77777777" w:rsidR="00235FEF" w:rsidRPr="00235FEF" w:rsidRDefault="00235FEF" w:rsidP="00235FEF">
                            <w:pPr>
                              <w:rPr>
                                <w:highlight w:val="yellow"/>
                              </w:rPr>
                            </w:pPr>
                            <w:r w:rsidRPr="00235FEF">
                              <w:rPr>
                                <w:highlight w:val="yellow"/>
                              </w:rPr>
                              <w:t>Style Color: KUMUL</w:t>
                            </w:r>
                          </w:p>
                          <w:p w14:paraId="170560D4" w14:textId="10B1FB82" w:rsidR="00235FEF" w:rsidRPr="003503AC" w:rsidRDefault="00235FEF" w:rsidP="00235FEF">
                            <w:r w:rsidRPr="00235FEF">
                              <w:rPr>
                                <w:highlight w:val="yellow"/>
                              </w:rPr>
                              <w:t>RM Color: KUMUL</w:t>
                            </w:r>
                          </w:p>
                          <w:p w14:paraId="013F5B4D" w14:textId="77777777" w:rsidR="00F26AC2" w:rsidRPr="003503AC" w:rsidRDefault="00F26AC2" w:rsidP="003E367A"/>
                          <w:p w14:paraId="253EB7C8" w14:textId="77777777" w:rsidR="003E367A" w:rsidRPr="003503AC" w:rsidRDefault="003E367A" w:rsidP="003E367A"/>
                          <w:p w14:paraId="721D2F5F" w14:textId="77777777" w:rsidR="003E367A" w:rsidRDefault="003E367A" w:rsidP="003E367A"/>
                        </w:txbxContent>
                      </v:textbox>
                    </v:shape>
                  </w:pict>
                </mc:Fallback>
              </mc:AlternateContent>
            </w:r>
          </w:p>
          <w:p w14:paraId="11DD9174" w14:textId="41B83316" w:rsidR="00CA2679" w:rsidRDefault="00CA2679" w:rsidP="00CA2679">
            <w:pPr>
              <w:pStyle w:val="NormalWeb"/>
            </w:pPr>
          </w:p>
          <w:p w14:paraId="7F5BE545" w14:textId="7B119614" w:rsidR="00CA2679" w:rsidRPr="00CA2679" w:rsidRDefault="00235FEF" w:rsidP="00D826D9">
            <w:r w:rsidRPr="003E367A">
              <w:rPr>
                <w:noProof/>
              </w:rPr>
              <w:drawing>
                <wp:anchor distT="0" distB="0" distL="114300" distR="114300" simplePos="0" relativeHeight="252040192" behindDoc="1" locked="0" layoutInCell="1" allowOverlap="1" wp14:anchorId="333BE08B" wp14:editId="467AF381">
                  <wp:simplePos x="0" y="0"/>
                  <wp:positionH relativeFrom="column">
                    <wp:posOffset>-343535</wp:posOffset>
                  </wp:positionH>
                  <wp:positionV relativeFrom="paragraph">
                    <wp:posOffset>102870</wp:posOffset>
                  </wp:positionV>
                  <wp:extent cx="2924810" cy="2193290"/>
                  <wp:effectExtent l="3810" t="0" r="0" b="0"/>
                  <wp:wrapNone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2924810" cy="2193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3777F6E" w14:textId="4A8D26D4" w:rsidR="00CA2679" w:rsidRPr="00CA2679" w:rsidRDefault="00CA2679" w:rsidP="00D826D9"/>
          <w:p w14:paraId="1A606014" w14:textId="0C109C51" w:rsidR="00CA2679" w:rsidRPr="00CA2679" w:rsidRDefault="00CA2679" w:rsidP="00D826D9"/>
          <w:p w14:paraId="7E528CD2" w14:textId="59234745" w:rsidR="00CA2679" w:rsidRPr="00CA2679" w:rsidRDefault="00CA2679" w:rsidP="00D826D9"/>
          <w:p w14:paraId="3FF13EEA" w14:textId="7EE1FFFA" w:rsidR="00CA2679" w:rsidRPr="00CA2679" w:rsidRDefault="00CA2679" w:rsidP="00D826D9"/>
          <w:p w14:paraId="25075CC5" w14:textId="5DD8A6A0" w:rsidR="00CA2679" w:rsidRPr="00CA2679" w:rsidRDefault="00235FEF" w:rsidP="00D826D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58944" behindDoc="0" locked="0" layoutInCell="1" allowOverlap="1" wp14:anchorId="0AE5A4FF" wp14:editId="21259487">
                      <wp:simplePos x="0" y="0"/>
                      <wp:positionH relativeFrom="column">
                        <wp:posOffset>1687195</wp:posOffset>
                      </wp:positionH>
                      <wp:positionV relativeFrom="paragraph">
                        <wp:posOffset>137160</wp:posOffset>
                      </wp:positionV>
                      <wp:extent cx="1223010" cy="240030"/>
                      <wp:effectExtent l="19050" t="57150" r="15240" b="26670"/>
                      <wp:wrapNone/>
                      <wp:docPr id="60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223010" cy="2400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AD1F8C7" id="Straight Arrow Connector 60" o:spid="_x0000_s1026" type="#_x0000_t32" style="position:absolute;margin-left:132.85pt;margin-top:10.8pt;width:96.3pt;height:18.9pt;flip:x y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67EA92A" w14:textId="5EF63B17" w:rsidR="00CA2679" w:rsidRPr="00CA2679" w:rsidRDefault="00CA2679" w:rsidP="00D826D9"/>
          <w:p w14:paraId="642C818E" w14:textId="7737F36E" w:rsidR="00CA2679" w:rsidRPr="00CA2679" w:rsidRDefault="00CA2679" w:rsidP="00D826D9"/>
          <w:p w14:paraId="1A730180" w14:textId="0F8D58BD" w:rsidR="00CA2679" w:rsidRPr="00CA2679" w:rsidRDefault="00CA2679" w:rsidP="00D826D9"/>
          <w:p w14:paraId="490D47F8" w14:textId="68BC967F" w:rsidR="00CA2679" w:rsidRPr="00CA2679" w:rsidRDefault="00CA2679" w:rsidP="00D826D9"/>
          <w:p w14:paraId="1D8EBEFA" w14:textId="73D0E688" w:rsidR="00CA2679" w:rsidRPr="00CA2679" w:rsidRDefault="00CA2679" w:rsidP="00D826D9"/>
          <w:p w14:paraId="0841340C" w14:textId="77777777" w:rsidR="00CA2679" w:rsidRPr="00CA2679" w:rsidRDefault="00CA2679" w:rsidP="00D826D9"/>
          <w:p w14:paraId="32E56132" w14:textId="77777777" w:rsidR="00CA2679" w:rsidRPr="00CA2679" w:rsidRDefault="00CA2679" w:rsidP="00D826D9"/>
          <w:p w14:paraId="24CE9B26" w14:textId="77777777" w:rsidR="00CA2679" w:rsidRDefault="00CA2679" w:rsidP="00D826D9"/>
          <w:p w14:paraId="2522CE6F" w14:textId="77777777" w:rsidR="00CA2679" w:rsidRPr="00CA2679" w:rsidRDefault="00CA2679" w:rsidP="00D826D9">
            <w:pPr>
              <w:tabs>
                <w:tab w:val="left" w:pos="948"/>
              </w:tabs>
            </w:pPr>
            <w:r>
              <w:tab/>
            </w:r>
          </w:p>
        </w:tc>
      </w:tr>
    </w:tbl>
    <w:p w14:paraId="6242121A" w14:textId="4E1D1A78" w:rsidR="0048666C" w:rsidRDefault="0048666C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505B79" w:rsidRPr="00DE4BCC" w14:paraId="797C1D0C" w14:textId="77777777" w:rsidTr="00F429E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1A1A2EA5" w14:textId="77777777" w:rsidR="00505B79" w:rsidRPr="00DE4BCC" w:rsidRDefault="00505B79" w:rsidP="00F429EA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505B79" w:rsidRPr="00DE4BCC" w14:paraId="1C3D49DA" w14:textId="77777777" w:rsidTr="007C0955">
        <w:trPr>
          <w:trHeight w:val="10943"/>
        </w:trPr>
        <w:tc>
          <w:tcPr>
            <w:tcW w:w="5000" w:type="pct"/>
          </w:tcPr>
          <w:p w14:paraId="40B8B71E" w14:textId="393BF64D" w:rsidR="007C0955" w:rsidRDefault="007C0955" w:rsidP="00505B79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2162048" behindDoc="1" locked="0" layoutInCell="1" allowOverlap="1" wp14:anchorId="4C64B00E" wp14:editId="070B35E7">
                  <wp:simplePos x="0" y="0"/>
                  <wp:positionH relativeFrom="column">
                    <wp:posOffset>-50800</wp:posOffset>
                  </wp:positionH>
                  <wp:positionV relativeFrom="paragraph">
                    <wp:posOffset>85090</wp:posOffset>
                  </wp:positionV>
                  <wp:extent cx="2428875" cy="3238500"/>
                  <wp:effectExtent l="0" t="0" r="9525" b="0"/>
                  <wp:wrapNone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875" cy="3238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A0B0977" w14:textId="19A0F825" w:rsidR="007C0955" w:rsidRDefault="007C0955" w:rsidP="00505B79">
            <w:pPr>
              <w:rPr>
                <w:noProof/>
                <w14:ligatures w14:val="standard"/>
              </w:rPr>
            </w:pP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4880" behindDoc="0" locked="0" layoutInCell="1" allowOverlap="1" wp14:anchorId="37DB16D4" wp14:editId="20E587B4">
                      <wp:simplePos x="0" y="0"/>
                      <wp:positionH relativeFrom="column">
                        <wp:posOffset>2660650</wp:posOffset>
                      </wp:positionH>
                      <wp:positionV relativeFrom="paragraph">
                        <wp:posOffset>85090</wp:posOffset>
                      </wp:positionV>
                      <wp:extent cx="2964815" cy="1413934"/>
                      <wp:effectExtent l="0" t="0" r="26035" b="15240"/>
                      <wp:wrapNone/>
                      <wp:docPr id="135" name="Text Box 1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64815" cy="14139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93AD146" w14:textId="77777777" w:rsidR="007C0955" w:rsidRDefault="007C0955" w:rsidP="007C0955">
                                  <w:r>
                                    <w:t xml:space="preserve">Item: STERNUM SPLIT BAR 25MM (25/25) / D-RING 25MM / WEBBING SLIDER 25MM / SR BUCKLE 810-1070 / SR BUCKLE 810-1058 / SR BUCKLE 810-1064 </w:t>
                                  </w:r>
                                </w:p>
                                <w:p w14:paraId="1956A830" w14:textId="77777777" w:rsidR="0010054C" w:rsidRDefault="0010054C" w:rsidP="0010054C">
                                  <w:r>
                                    <w:t>Style Color: MCAM / AOR1 / AOR2 / TFP</w:t>
                                  </w:r>
                                </w:p>
                                <w:p w14:paraId="2C7EE68C" w14:textId="77777777" w:rsidR="0010054C" w:rsidRDefault="0010054C" w:rsidP="0010054C">
                                  <w:r>
                                    <w:t xml:space="preserve">RM Color: KHAKI </w:t>
                                  </w:r>
                                </w:p>
                                <w:p w14:paraId="1B5F49AD" w14:textId="77777777" w:rsidR="0010054C" w:rsidRDefault="0010054C" w:rsidP="0010054C">
                                  <w:r>
                                    <w:t xml:space="preserve">Style Color: TIGER STRIPE / BLACK /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KUMUL</w:t>
                                  </w:r>
                                </w:p>
                                <w:p w14:paraId="319A29E5" w14:textId="77777777" w:rsidR="0010054C" w:rsidRPr="003503AC" w:rsidRDefault="0010054C" w:rsidP="0010054C">
                                  <w:r>
                                    <w:t xml:space="preserve">RM Color: </w:t>
                                  </w:r>
                                  <w:r w:rsidRPr="00C65863">
                                    <w:rPr>
                                      <w:highlight w:val="yellow"/>
                                    </w:rPr>
                                    <w:t>BLACK</w:t>
                                  </w:r>
                                  <w:r>
                                    <w:t xml:space="preserve"> </w:t>
                                  </w:r>
                                </w:p>
                                <w:p w14:paraId="3D9C9265" w14:textId="77777777" w:rsidR="007C0955" w:rsidRDefault="007C0955" w:rsidP="007C0955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DB16D4" id="Text Box 135" o:spid="_x0000_s1058" type="#_x0000_t202" style="position:absolute;margin-left:209.5pt;margin-top:6.7pt;width:233.45pt;height:111.35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" fillcolor="white [3201]" strokeweight=".5pt">
                      <v:textbox>
                        <w:txbxContent>
                          <w:p w14:paraId="493AD146" w14:textId="77777777" w:rsidR="007C0955" w:rsidRDefault="007C0955" w:rsidP="007C0955">
                            <w:r>
                              <w:t xml:space="preserve">Item: STERNUM SPLIT BAR 25MM (25/25) / D-RING 25MM / WEBBING SLIDER 25MM / SR BUCKLE 810-1070 / SR BUCKLE 810-1058 / SR BUCKLE 810-1064 </w:t>
                            </w:r>
                          </w:p>
                          <w:p w14:paraId="1956A830" w14:textId="77777777" w:rsidR="0010054C" w:rsidRDefault="0010054C" w:rsidP="0010054C">
                            <w:r>
                              <w:t>Style Color: MCAM / AOR1 / AOR2 / TFP</w:t>
                            </w:r>
                          </w:p>
                          <w:p w14:paraId="2C7EE68C" w14:textId="77777777" w:rsidR="0010054C" w:rsidRDefault="0010054C" w:rsidP="0010054C">
                            <w:r>
                              <w:t xml:space="preserve">RM Color: KHAKI </w:t>
                            </w:r>
                          </w:p>
                          <w:p w14:paraId="1B5F49AD" w14:textId="77777777" w:rsidR="0010054C" w:rsidRDefault="0010054C" w:rsidP="0010054C">
                            <w:r>
                              <w:t xml:space="preserve">Style Color: TIGER STRIPE / BLACK / </w:t>
                            </w:r>
                            <w:r w:rsidRPr="00C65863">
                              <w:rPr>
                                <w:highlight w:val="yellow"/>
                              </w:rPr>
                              <w:t>KUMUL</w:t>
                            </w:r>
                          </w:p>
                          <w:p w14:paraId="319A29E5" w14:textId="77777777" w:rsidR="0010054C" w:rsidRPr="003503AC" w:rsidRDefault="0010054C" w:rsidP="0010054C">
                            <w:r>
                              <w:t xml:space="preserve">RM Color: </w:t>
                            </w:r>
                            <w:r w:rsidRPr="00C65863">
                              <w:rPr>
                                <w:highlight w:val="yellow"/>
                              </w:rPr>
                              <w:t>BLACK</w:t>
                            </w:r>
                            <w:r>
                              <w:t xml:space="preserve"> </w:t>
                            </w:r>
                          </w:p>
                          <w:p w14:paraId="3D9C9265" w14:textId="77777777" w:rsidR="007C0955" w:rsidRDefault="007C0955" w:rsidP="007C0955"/>
                        </w:txbxContent>
                      </v:textbox>
                    </v:shape>
                  </w:pict>
                </mc:Fallback>
              </mc:AlternateContent>
            </w:r>
          </w:p>
          <w:p w14:paraId="7298070B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0BB2E1EE" w14:textId="3B239451" w:rsidR="007C0955" w:rsidRDefault="007C0955" w:rsidP="00505B79">
            <w:pPr>
              <w:rPr>
                <w:noProof/>
                <w14:ligatures w14:val="standard"/>
              </w:rPr>
            </w:pP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5904" behindDoc="0" locked="0" layoutInCell="1" allowOverlap="1" wp14:anchorId="1ABB017F" wp14:editId="654D4040">
                      <wp:simplePos x="0" y="0"/>
                      <wp:positionH relativeFrom="column">
                        <wp:posOffset>603885</wp:posOffset>
                      </wp:positionH>
                      <wp:positionV relativeFrom="paragraph">
                        <wp:posOffset>159385</wp:posOffset>
                      </wp:positionV>
                      <wp:extent cx="2092960" cy="596900"/>
                      <wp:effectExtent l="38100" t="0" r="21590" b="69850"/>
                      <wp:wrapNone/>
                      <wp:docPr id="137" name="Straight Arrow Connector 1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92960" cy="5969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A08ACE" id="Straight Arrow Connector 137" o:spid="_x0000_s1026" type="#_x0000_t32" style="position:absolute;margin-left:47.55pt;margin-top:12.55pt;width:164.8pt;height:47pt;flip:x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77099030" wp14:editId="77903CF9">
                      <wp:simplePos x="0" y="0"/>
                      <wp:positionH relativeFrom="column">
                        <wp:posOffset>603885</wp:posOffset>
                      </wp:positionH>
                      <wp:positionV relativeFrom="paragraph">
                        <wp:posOffset>159385</wp:posOffset>
                      </wp:positionV>
                      <wp:extent cx="2092960" cy="1206500"/>
                      <wp:effectExtent l="38100" t="0" r="21590" b="50800"/>
                      <wp:wrapNone/>
                      <wp:docPr id="142" name="Straight Arrow Connector 1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092960" cy="12065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5098AFB" id="Straight Arrow Connector 142" o:spid="_x0000_s1026" type="#_x0000_t32" style="position:absolute;margin-left:47.55pt;margin-top:12.55pt;width:164.8pt;height:95pt;flip:x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0000" behindDoc="0" locked="0" layoutInCell="1" allowOverlap="1" wp14:anchorId="76433058" wp14:editId="0602BF3E">
                      <wp:simplePos x="0" y="0"/>
                      <wp:positionH relativeFrom="column">
                        <wp:posOffset>2045334</wp:posOffset>
                      </wp:positionH>
                      <wp:positionV relativeFrom="paragraph">
                        <wp:posOffset>159385</wp:posOffset>
                      </wp:positionV>
                      <wp:extent cx="624205" cy="2006600"/>
                      <wp:effectExtent l="38100" t="0" r="23495" b="50800"/>
                      <wp:wrapNone/>
                      <wp:docPr id="154" name="Straight Arrow Connector 1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24205" cy="200660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147863" id="Straight Arrow Connector 154" o:spid="_x0000_s1026" type="#_x0000_t32" style="position:absolute;margin-left:161.05pt;margin-top:12.55pt;width:49.15pt;height:158pt;flip:x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7952" behindDoc="0" locked="0" layoutInCell="1" allowOverlap="1" wp14:anchorId="64099F8D" wp14:editId="1202FFBF">
                      <wp:simplePos x="0" y="0"/>
                      <wp:positionH relativeFrom="column">
                        <wp:posOffset>1073150</wp:posOffset>
                      </wp:positionH>
                      <wp:positionV relativeFrom="paragraph">
                        <wp:posOffset>161290</wp:posOffset>
                      </wp:positionV>
                      <wp:extent cx="1623060" cy="1353820"/>
                      <wp:effectExtent l="38100" t="0" r="34290" b="55880"/>
                      <wp:wrapNone/>
                      <wp:docPr id="61" name="Straight Arrow Connector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23060" cy="135382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50C3DC8" id="Straight Arrow Connector 61" o:spid="_x0000_s1026" type="#_x0000_t32" style="position:absolute;margin-left:84.5pt;margin-top:12.7pt;width:127.8pt;height:106.6pt;flip:x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 w:rsidRPr="007C0955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4B2C7FDE" wp14:editId="5A2B36B9">
                      <wp:simplePos x="0" y="0"/>
                      <wp:positionH relativeFrom="column">
                        <wp:posOffset>1877695</wp:posOffset>
                      </wp:positionH>
                      <wp:positionV relativeFrom="paragraph">
                        <wp:posOffset>167005</wp:posOffset>
                      </wp:positionV>
                      <wp:extent cx="808355" cy="51435"/>
                      <wp:effectExtent l="0" t="57150" r="10795" b="43815"/>
                      <wp:wrapNone/>
                      <wp:docPr id="152" name="Straight Arrow Connector 15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808355" cy="514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AAE699" id="Straight Arrow Connector 152" o:spid="_x0000_s1026" type="#_x0000_t32" style="position:absolute;margin-left:147.85pt;margin-top:13.15pt;width:63.65pt;height:4.05pt;flip:x y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91A4F9C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18D283EE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5247E20D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6E903767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7976795F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19A2BE93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298351BF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172A1D1B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560C952F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6AD30BCA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46AD45B0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32240BB6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1DD5D109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413ECC40" w14:textId="77777777" w:rsidR="007C0955" w:rsidRDefault="007C0955" w:rsidP="00505B79">
            <w:pPr>
              <w:rPr>
                <w:noProof/>
                <w14:ligatures w14:val="standard"/>
              </w:rPr>
            </w:pPr>
          </w:p>
          <w:p w14:paraId="29733C8A" w14:textId="0800761A" w:rsidR="00505B79" w:rsidRDefault="00505B79" w:rsidP="00505B79">
            <w:pPr>
              <w:rPr>
                <w:noProof/>
                <w14:ligatures w14:val="standard"/>
              </w:rPr>
            </w:pPr>
            <w:r>
              <w:rPr>
                <w:noProof/>
                <w14:ligatures w14:val="standard"/>
              </w:rPr>
              <w:t>Label Placement</w:t>
            </w:r>
          </w:p>
          <w:p w14:paraId="2DFB2210" w14:textId="0B032324" w:rsidR="00505B79" w:rsidRDefault="00505B79" w:rsidP="00505B79">
            <w:pPr>
              <w:rPr>
                <w:noProof/>
                <w14:ligatures w14:val="standard"/>
              </w:rPr>
            </w:pPr>
            <w:r>
              <w:rPr>
                <w:noProof/>
              </w:rPr>
              <w:drawing>
                <wp:anchor distT="0" distB="0" distL="114300" distR="114300" simplePos="0" relativeHeight="251786240" behindDoc="0" locked="0" layoutInCell="1" allowOverlap="1" wp14:anchorId="7EC8D599" wp14:editId="2A2F2E60">
                  <wp:simplePos x="0" y="0"/>
                  <wp:positionH relativeFrom="column">
                    <wp:posOffset>153035</wp:posOffset>
                  </wp:positionH>
                  <wp:positionV relativeFrom="paragraph">
                    <wp:posOffset>34925</wp:posOffset>
                  </wp:positionV>
                  <wp:extent cx="1971675" cy="2628900"/>
                  <wp:effectExtent l="0" t="0" r="9525" b="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1675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4E63241" w14:textId="34E8B97C" w:rsidR="00505B79" w:rsidRPr="00B25E42" w:rsidRDefault="00505B79" w:rsidP="00F429EA">
            <w:pPr>
              <w:ind w:firstLine="720"/>
            </w:pPr>
          </w:p>
          <w:p w14:paraId="500A6B3B" w14:textId="77777777" w:rsidR="00505B79" w:rsidRDefault="00505B79" w:rsidP="00F429E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55B310D7" wp14:editId="22680DF3">
                      <wp:simplePos x="0" y="0"/>
                      <wp:positionH relativeFrom="column">
                        <wp:posOffset>1324610</wp:posOffset>
                      </wp:positionH>
                      <wp:positionV relativeFrom="paragraph">
                        <wp:posOffset>334010</wp:posOffset>
                      </wp:positionV>
                      <wp:extent cx="1152525" cy="0"/>
                      <wp:effectExtent l="38100" t="76200" r="0" b="95250"/>
                      <wp:wrapNone/>
                      <wp:docPr id="38" name="Straight Arrow Connector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525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accent6">
                                    <a:lumMod val="75000"/>
                                  </a:schemeClr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40F325C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38" o:spid="_x0000_s1026" type="#_x0000_t32" style="position:absolute;margin-left:104.3pt;margin-top:26.3pt;width:90.75pt;height:0;flip:x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" strokecolor="#d7230d [2409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708FD75" wp14:editId="31743D24">
                      <wp:simplePos x="0" y="0"/>
                      <wp:positionH relativeFrom="column">
                        <wp:posOffset>2648585</wp:posOffset>
                      </wp:positionH>
                      <wp:positionV relativeFrom="paragraph">
                        <wp:posOffset>200661</wp:posOffset>
                      </wp:positionV>
                      <wp:extent cx="2181225" cy="361950"/>
                      <wp:effectExtent l="0" t="0" r="28575" b="19050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81225" cy="3619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3C39DED" w14:textId="24B3CCD6" w:rsidR="00505B79" w:rsidRDefault="00505B79">
                                  <w:r>
                                    <w:t>Attaching on Back Webbing Strap as a patch label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08FD75" id="Text Box 37" o:spid="_x0000_s1059" type="#_x0000_t202" style="position:absolute;margin-left:208.55pt;margin-top:15.8pt;width:171.75pt;height:28.5pt;z-index:251787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" fillcolor="white [3201]" strokeweight=".5pt">
                      <v:textbox>
                        <w:txbxContent>
                          <w:p w14:paraId="23C39DED" w14:textId="24B3CCD6" w:rsidR="00505B79" w:rsidRDefault="00505B79">
                            <w:r>
                              <w:t>Attaching on Back Webbing Strap as a patch label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6A7BE52" w14:textId="1052EA8A" w:rsidR="007C0955" w:rsidRPr="007C0955" w:rsidRDefault="007C0955" w:rsidP="007C0955"/>
        </w:tc>
      </w:tr>
    </w:tbl>
    <w:p w14:paraId="493D5FA0" w14:textId="213D73BD" w:rsidR="00A53ADC" w:rsidRDefault="00A53AD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A53ADC" w:rsidRPr="00DE4BCC" w14:paraId="03DF8FBA" w14:textId="77777777" w:rsidTr="00266F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F01672A" w14:textId="77777777" w:rsidR="00A53ADC" w:rsidRPr="00DE4BCC" w:rsidRDefault="00A53ADC" w:rsidP="00266FB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A53ADC" w:rsidRPr="00DE4BCC" w14:paraId="01EAC1E6" w14:textId="77777777" w:rsidTr="00E60443">
        <w:trPr>
          <w:trHeight w:val="7703"/>
        </w:trPr>
        <w:tc>
          <w:tcPr>
            <w:tcW w:w="5000" w:type="pct"/>
          </w:tcPr>
          <w:p w14:paraId="26521A94" w14:textId="2EE345EA" w:rsidR="007C0955" w:rsidRDefault="007C0955" w:rsidP="007C0955">
            <w:r w:rsidRPr="00A53ADC">
              <w:rPr>
                <w:noProof/>
              </w:rPr>
              <w:drawing>
                <wp:anchor distT="0" distB="0" distL="114300" distR="114300" simplePos="0" relativeHeight="252148736" behindDoc="1" locked="0" layoutInCell="1" allowOverlap="1" wp14:anchorId="666ABE2C" wp14:editId="280E9845">
                  <wp:simplePos x="0" y="0"/>
                  <wp:positionH relativeFrom="column">
                    <wp:posOffset>2892425</wp:posOffset>
                  </wp:positionH>
                  <wp:positionV relativeFrom="paragraph">
                    <wp:posOffset>194945</wp:posOffset>
                  </wp:positionV>
                  <wp:extent cx="2741930" cy="995680"/>
                  <wp:effectExtent l="0" t="0" r="1270" b="0"/>
                  <wp:wrapNone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930" cy="995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53ADC">
              <w:rPr>
                <w:noProof/>
              </w:rPr>
              <w:drawing>
                <wp:anchor distT="0" distB="0" distL="114300" distR="114300" simplePos="0" relativeHeight="252147712" behindDoc="1" locked="0" layoutInCell="1" allowOverlap="1" wp14:anchorId="52F45353" wp14:editId="022D8334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210186</wp:posOffset>
                  </wp:positionV>
                  <wp:extent cx="2742393" cy="998220"/>
                  <wp:effectExtent l="0" t="0" r="1270" b="0"/>
                  <wp:wrapNone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1213" cy="1001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>Label artworks</w:t>
            </w:r>
          </w:p>
          <w:p w14:paraId="36D25E55" w14:textId="77777777" w:rsidR="007C0955" w:rsidRPr="00505B79" w:rsidRDefault="007C0955" w:rsidP="007C0955">
            <w:pPr>
              <w:tabs>
                <w:tab w:val="left" w:pos="5280"/>
              </w:tabs>
            </w:pPr>
            <w:r>
              <w:tab/>
            </w:r>
            <w:r>
              <w:rPr>
                <w:noProof/>
              </w:rPr>
              <w:t xml:space="preserve"> </w:t>
            </w:r>
          </w:p>
          <w:p w14:paraId="3F79B00E" w14:textId="77777777" w:rsidR="007C0955" w:rsidRDefault="007C0955" w:rsidP="007C0955">
            <w:pPr>
              <w:tabs>
                <w:tab w:val="left" w:pos="1335"/>
              </w:tabs>
            </w:pPr>
          </w:p>
          <w:p w14:paraId="3A63E65F" w14:textId="77777777" w:rsidR="007C0955" w:rsidRPr="008D2C21" w:rsidRDefault="007C0955" w:rsidP="007C0955"/>
          <w:p w14:paraId="2589A9D3" w14:textId="77777777" w:rsidR="007C0955" w:rsidRPr="008D2C21" w:rsidRDefault="007C0955" w:rsidP="007C0955"/>
          <w:p w14:paraId="2D44B8EE" w14:textId="77777777" w:rsidR="007C0955" w:rsidRPr="008D2C21" w:rsidRDefault="007C0955" w:rsidP="007C0955"/>
          <w:p w14:paraId="40773B8E" w14:textId="77777777" w:rsidR="007C0955" w:rsidRDefault="007C0955" w:rsidP="007C0955">
            <w:r w:rsidRPr="00A53ADC">
              <w:rPr>
                <w:noProof/>
              </w:rPr>
              <w:drawing>
                <wp:anchor distT="0" distB="0" distL="114300" distR="114300" simplePos="0" relativeHeight="252150784" behindDoc="1" locked="0" layoutInCell="1" allowOverlap="1" wp14:anchorId="270F1285" wp14:editId="08464DBE">
                  <wp:simplePos x="0" y="0"/>
                  <wp:positionH relativeFrom="column">
                    <wp:posOffset>2839085</wp:posOffset>
                  </wp:positionH>
                  <wp:positionV relativeFrom="paragraph">
                    <wp:posOffset>23495</wp:posOffset>
                  </wp:positionV>
                  <wp:extent cx="2827020" cy="1022350"/>
                  <wp:effectExtent l="0" t="0" r="0" b="6350"/>
                  <wp:wrapNone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020" cy="1022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A53ADC">
              <w:rPr>
                <w:noProof/>
              </w:rPr>
              <w:drawing>
                <wp:anchor distT="0" distB="0" distL="114300" distR="114300" simplePos="0" relativeHeight="252149760" behindDoc="1" locked="0" layoutInCell="1" allowOverlap="1" wp14:anchorId="0C2118D7" wp14:editId="6CC2A707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46355</wp:posOffset>
                  </wp:positionV>
                  <wp:extent cx="2781300" cy="1012976"/>
                  <wp:effectExtent l="0" t="0" r="0" b="0"/>
                  <wp:wrapNone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1012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934A029" w14:textId="77777777" w:rsidR="007C0955" w:rsidRDefault="007C0955" w:rsidP="007C0955"/>
          <w:p w14:paraId="32F11C1D" w14:textId="77777777" w:rsidR="007C0955" w:rsidRPr="00554B4F" w:rsidRDefault="007C0955" w:rsidP="007C0955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66D0487E" w14:textId="77777777" w:rsidR="007C0955" w:rsidRDefault="007C0955" w:rsidP="007C0955">
            <w:pPr>
              <w:pStyle w:val="NormalWeb"/>
            </w:pPr>
            <w:r w:rsidRPr="001508F9">
              <w:rPr>
                <w:noProof/>
              </w:rPr>
              <w:drawing>
                <wp:anchor distT="0" distB="0" distL="114300" distR="114300" simplePos="0" relativeHeight="252152832" behindDoc="1" locked="0" layoutInCell="1" allowOverlap="1" wp14:anchorId="028E96DB" wp14:editId="333E04D5">
                  <wp:simplePos x="0" y="0"/>
                  <wp:positionH relativeFrom="column">
                    <wp:posOffset>2861946</wp:posOffset>
                  </wp:positionH>
                  <wp:positionV relativeFrom="paragraph">
                    <wp:posOffset>319405</wp:posOffset>
                  </wp:positionV>
                  <wp:extent cx="2811780" cy="1011904"/>
                  <wp:effectExtent l="0" t="0" r="7620" b="0"/>
                  <wp:wrapNone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4116" cy="1016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9E65B5A" w14:textId="5F7A004F" w:rsidR="007C0955" w:rsidRDefault="007C0955" w:rsidP="007C0955">
            <w:pPr>
              <w:rPr>
                <w:color w:val="auto"/>
                <w:sz w:val="20"/>
                <w:szCs w:val="22"/>
              </w:rPr>
            </w:pPr>
            <w:r w:rsidRPr="006A3EC3">
              <w:rPr>
                <w:noProof/>
              </w:rPr>
              <w:drawing>
                <wp:anchor distT="0" distB="0" distL="114300" distR="114300" simplePos="0" relativeHeight="252151808" behindDoc="1" locked="0" layoutInCell="1" allowOverlap="1" wp14:anchorId="6D4C3ED6" wp14:editId="21139852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-3175</wp:posOffset>
                  </wp:positionV>
                  <wp:extent cx="2773680" cy="1007830"/>
                  <wp:effectExtent l="0" t="0" r="7620" b="1905"/>
                  <wp:wrapNone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680" cy="1007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58A2D26" w14:textId="77777777" w:rsidR="006A3EC3" w:rsidRDefault="006A3EC3" w:rsidP="00266FB4">
            <w:pPr>
              <w:rPr>
                <w:color w:val="auto"/>
                <w:sz w:val="20"/>
                <w:szCs w:val="22"/>
              </w:rPr>
            </w:pPr>
          </w:p>
          <w:p w14:paraId="14BB3757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50D3C3FA" w14:textId="77777777" w:rsidR="00E60443" w:rsidRDefault="00E60443" w:rsidP="00E60443">
            <w:pPr>
              <w:rPr>
                <w:color w:val="auto"/>
                <w:sz w:val="20"/>
                <w:szCs w:val="22"/>
              </w:rPr>
            </w:pPr>
          </w:p>
          <w:p w14:paraId="27B26573" w14:textId="360F2909" w:rsidR="00E60443" w:rsidRPr="00E60443" w:rsidRDefault="00E60443" w:rsidP="00E60443">
            <w:pPr>
              <w:rPr>
                <w:sz w:val="20"/>
                <w:szCs w:val="22"/>
              </w:rPr>
            </w:pPr>
            <w:r w:rsidRPr="00E60443">
              <w:rPr>
                <w:noProof/>
                <w:sz w:val="20"/>
                <w:szCs w:val="22"/>
              </w:rPr>
              <w:drawing>
                <wp:anchor distT="0" distB="0" distL="114300" distR="114300" simplePos="0" relativeHeight="252170240" behindDoc="1" locked="0" layoutInCell="1" allowOverlap="1" wp14:anchorId="7EA60C57" wp14:editId="53C9C357">
                  <wp:simplePos x="0" y="0"/>
                  <wp:positionH relativeFrom="column">
                    <wp:posOffset>-11850</wp:posOffset>
                  </wp:positionH>
                  <wp:positionV relativeFrom="paragraph">
                    <wp:posOffset>148590</wp:posOffset>
                  </wp:positionV>
                  <wp:extent cx="2781300" cy="998118"/>
                  <wp:effectExtent l="0" t="0" r="0" b="0"/>
                  <wp:wrapNone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1300" cy="998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2DF0344E" w14:textId="2122F2F3" w:rsidR="00A53ADC" w:rsidRDefault="00A53ADC" w:rsidP="00155384">
      <w:pPr>
        <w:rPr>
          <w:color w:val="auto"/>
        </w:rPr>
      </w:pPr>
    </w:p>
    <w:p w14:paraId="54CF07D4" w14:textId="5BDBE0CE" w:rsidR="00E60443" w:rsidRDefault="00E60443" w:rsidP="00155384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E60443" w:rsidRPr="00DE4BCC" w14:paraId="0B1C5D05" w14:textId="77777777" w:rsidTr="00FC180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207A33A7" w14:textId="77777777" w:rsidR="00E60443" w:rsidRPr="00DE4BCC" w:rsidRDefault="00E60443" w:rsidP="00FC180D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E60443" w:rsidRPr="00DE4BCC" w14:paraId="25CB6B12" w14:textId="77777777" w:rsidTr="00E60443">
        <w:trPr>
          <w:trHeight w:val="9323"/>
        </w:trPr>
        <w:tc>
          <w:tcPr>
            <w:tcW w:w="5000" w:type="pct"/>
          </w:tcPr>
          <w:p w14:paraId="16D6C616" w14:textId="77777777" w:rsidR="00E60443" w:rsidRDefault="00E60443" w:rsidP="00FC180D">
            <w:pPr>
              <w:rPr>
                <w:color w:val="auto"/>
                <w:sz w:val="20"/>
                <w:szCs w:val="22"/>
              </w:rPr>
            </w:pPr>
            <w:r>
              <w:rPr>
                <w:color w:val="auto"/>
                <w:sz w:val="20"/>
                <w:szCs w:val="22"/>
              </w:rPr>
              <w:t>STICKER ARTWORK</w:t>
            </w:r>
          </w:p>
          <w:p w14:paraId="4879EA78" w14:textId="77777777" w:rsidR="00E60443" w:rsidRPr="006A3EC3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6A3EC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5120" behindDoc="1" locked="0" layoutInCell="1" allowOverlap="1" wp14:anchorId="3CA1DEDA" wp14:editId="28EF238B">
                  <wp:simplePos x="0" y="0"/>
                  <wp:positionH relativeFrom="column">
                    <wp:posOffset>2930525</wp:posOffset>
                  </wp:positionH>
                  <wp:positionV relativeFrom="paragraph">
                    <wp:posOffset>100404</wp:posOffset>
                  </wp:positionV>
                  <wp:extent cx="2780832" cy="1234440"/>
                  <wp:effectExtent l="0" t="0" r="635" b="3810"/>
                  <wp:wrapNone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832" cy="123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A3EC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4096" behindDoc="1" locked="0" layoutInCell="1" allowOverlap="1" wp14:anchorId="793356DF" wp14:editId="41989EE0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100330</wp:posOffset>
                  </wp:positionV>
                  <wp:extent cx="2781300" cy="1234648"/>
                  <wp:effectExtent l="0" t="0" r="0" b="3810"/>
                  <wp:wrapNone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234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824EB71" w14:textId="77777777" w:rsidR="00E60443" w:rsidRPr="006A3EC3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0B690C78" w14:textId="77777777" w:rsidR="00E60443" w:rsidRPr="006A3EC3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81016D5" w14:textId="77777777" w:rsidR="00E60443" w:rsidRPr="006A3EC3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6A3EC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7168" behindDoc="1" locked="0" layoutInCell="1" allowOverlap="1" wp14:anchorId="1713C694" wp14:editId="6CB5CF04">
                  <wp:simplePos x="0" y="0"/>
                  <wp:positionH relativeFrom="column">
                    <wp:posOffset>2907030</wp:posOffset>
                  </wp:positionH>
                  <wp:positionV relativeFrom="paragraph">
                    <wp:posOffset>349250</wp:posOffset>
                  </wp:positionV>
                  <wp:extent cx="2804160" cy="1244795"/>
                  <wp:effectExtent l="0" t="0" r="0" b="0"/>
                  <wp:wrapNone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4160" cy="1244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A3EC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6144" behindDoc="1" locked="0" layoutInCell="1" allowOverlap="1" wp14:anchorId="15D3AF96" wp14:editId="7503CCF4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351790</wp:posOffset>
                  </wp:positionV>
                  <wp:extent cx="2780832" cy="1234440"/>
                  <wp:effectExtent l="0" t="0" r="635" b="3810"/>
                  <wp:wrapNone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832" cy="123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C48CEE7" w14:textId="77777777" w:rsidR="00E60443" w:rsidRPr="006A3EC3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103678D8" w14:textId="77777777" w:rsidR="00E60443" w:rsidRPr="00D45ED8" w:rsidRDefault="00E60443" w:rsidP="00FC180D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7235196C" w14:textId="77777777" w:rsidR="00E60443" w:rsidRDefault="00E60443" w:rsidP="00FC180D">
            <w:pPr>
              <w:rPr>
                <w:color w:val="auto"/>
                <w:sz w:val="20"/>
                <w:szCs w:val="22"/>
              </w:rPr>
            </w:pPr>
            <w:r w:rsidRPr="006A3EC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8192" behindDoc="1" locked="0" layoutInCell="1" allowOverlap="1" wp14:anchorId="2DDAA713" wp14:editId="38485640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648970</wp:posOffset>
                  </wp:positionV>
                  <wp:extent cx="2819400" cy="1251561"/>
                  <wp:effectExtent l="0" t="0" r="0" b="6350"/>
                  <wp:wrapNone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251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D45ED8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69216" behindDoc="1" locked="0" layoutInCell="1" allowOverlap="1" wp14:anchorId="4A21A0A1" wp14:editId="071C0FFE">
                  <wp:simplePos x="0" y="0"/>
                  <wp:positionH relativeFrom="column">
                    <wp:posOffset>2922905</wp:posOffset>
                  </wp:positionH>
                  <wp:positionV relativeFrom="paragraph">
                    <wp:posOffset>669290</wp:posOffset>
                  </wp:positionV>
                  <wp:extent cx="2731002" cy="1181100"/>
                  <wp:effectExtent l="0" t="0" r="0" b="0"/>
                  <wp:wrapNone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002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D08AEC4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744A08DB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32E661BB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72E7E8C4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4942FA9A" w14:textId="77777777" w:rsidR="00E60443" w:rsidRPr="00E60443" w:rsidRDefault="00E60443" w:rsidP="00E60443">
            <w:pPr>
              <w:rPr>
                <w:sz w:val="20"/>
                <w:szCs w:val="22"/>
              </w:rPr>
            </w:pPr>
          </w:p>
          <w:p w14:paraId="3E51D92E" w14:textId="77777777" w:rsidR="00E60443" w:rsidRDefault="00E60443" w:rsidP="00E60443">
            <w:pPr>
              <w:rPr>
                <w:color w:val="auto"/>
                <w:sz w:val="20"/>
                <w:szCs w:val="22"/>
              </w:rPr>
            </w:pPr>
          </w:p>
          <w:p w14:paraId="1C77D0B6" w14:textId="77777777" w:rsidR="00E60443" w:rsidRDefault="00E60443" w:rsidP="00E60443">
            <w:pPr>
              <w:rPr>
                <w:color w:val="auto"/>
                <w:sz w:val="20"/>
                <w:szCs w:val="22"/>
              </w:rPr>
            </w:pPr>
          </w:p>
          <w:p w14:paraId="5A289BBF" w14:textId="4D5740B9" w:rsidR="00E60443" w:rsidRPr="00E60443" w:rsidRDefault="00E60443" w:rsidP="00E60443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E60443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2171264" behindDoc="1" locked="0" layoutInCell="1" allowOverlap="1" wp14:anchorId="17315222" wp14:editId="41DB1407">
                  <wp:simplePos x="0" y="0"/>
                  <wp:positionH relativeFrom="column">
                    <wp:posOffset>58919</wp:posOffset>
                  </wp:positionH>
                  <wp:positionV relativeFrom="paragraph">
                    <wp:posOffset>219710</wp:posOffset>
                  </wp:positionV>
                  <wp:extent cx="2813050" cy="1217786"/>
                  <wp:effectExtent l="0" t="0" r="6350" b="1905"/>
                  <wp:wrapNone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3050" cy="12177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14C6B2F0" w14:textId="3BBEA975" w:rsidR="00E60443" w:rsidRPr="00E60443" w:rsidRDefault="00E60443" w:rsidP="00E60443">
            <w:pPr>
              <w:rPr>
                <w:sz w:val="20"/>
                <w:szCs w:val="22"/>
              </w:rPr>
            </w:pPr>
          </w:p>
        </w:tc>
      </w:tr>
    </w:tbl>
    <w:p w14:paraId="246899AA" w14:textId="7A4AB97F" w:rsidR="00E60443" w:rsidRPr="00DE4BCC" w:rsidRDefault="00E60443" w:rsidP="00155384">
      <w:pPr>
        <w:rPr>
          <w:color w:val="auto"/>
        </w:rPr>
      </w:pPr>
    </w:p>
    <w:sectPr w:rsidR="00E60443" w:rsidRPr="00DE4BCC" w:rsidSect="007E3D23">
      <w:footerReference w:type="default" r:id="rId49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3B8D3C" w14:textId="77777777" w:rsidR="00C06912" w:rsidRDefault="00C06912">
      <w:pPr>
        <w:spacing w:after="0"/>
      </w:pPr>
      <w:r>
        <w:separator/>
      </w:r>
    </w:p>
  </w:endnote>
  <w:endnote w:type="continuationSeparator" w:id="0">
    <w:p w14:paraId="478D21AE" w14:textId="77777777" w:rsidR="00C06912" w:rsidRDefault="00C06912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333623B" w14:textId="77777777" w:rsidR="00C06912" w:rsidRDefault="00C06912">
      <w:pPr>
        <w:spacing w:after="0"/>
      </w:pPr>
      <w:r>
        <w:separator/>
      </w:r>
    </w:p>
  </w:footnote>
  <w:footnote w:type="continuationSeparator" w:id="0">
    <w:p w14:paraId="68CB86CD" w14:textId="77777777" w:rsidR="00C06912" w:rsidRDefault="00C06912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6148"/>
    <w:rsid w:val="00010A40"/>
    <w:rsid w:val="000270DB"/>
    <w:rsid w:val="0003133D"/>
    <w:rsid w:val="0003268A"/>
    <w:rsid w:val="00047818"/>
    <w:rsid w:val="00051B06"/>
    <w:rsid w:val="000677DA"/>
    <w:rsid w:val="00076B33"/>
    <w:rsid w:val="000A13CF"/>
    <w:rsid w:val="000B1457"/>
    <w:rsid w:val="000D37AE"/>
    <w:rsid w:val="000E45E2"/>
    <w:rsid w:val="000E5146"/>
    <w:rsid w:val="000E769E"/>
    <w:rsid w:val="0010054C"/>
    <w:rsid w:val="0010482F"/>
    <w:rsid w:val="00136E3C"/>
    <w:rsid w:val="00137D29"/>
    <w:rsid w:val="00147208"/>
    <w:rsid w:val="001506B0"/>
    <w:rsid w:val="001508F9"/>
    <w:rsid w:val="00155384"/>
    <w:rsid w:val="0015568F"/>
    <w:rsid w:val="0017035B"/>
    <w:rsid w:val="0017663F"/>
    <w:rsid w:val="0018603C"/>
    <w:rsid w:val="001952B6"/>
    <w:rsid w:val="001D06FF"/>
    <w:rsid w:val="001D0C6A"/>
    <w:rsid w:val="001D1045"/>
    <w:rsid w:val="001E5C8E"/>
    <w:rsid w:val="001F6135"/>
    <w:rsid w:val="00215C56"/>
    <w:rsid w:val="00223B8D"/>
    <w:rsid w:val="002314D3"/>
    <w:rsid w:val="00235FEF"/>
    <w:rsid w:val="002424A0"/>
    <w:rsid w:val="0025413E"/>
    <w:rsid w:val="00255734"/>
    <w:rsid w:val="002750DA"/>
    <w:rsid w:val="0028638D"/>
    <w:rsid w:val="002A0F85"/>
    <w:rsid w:val="002A1A71"/>
    <w:rsid w:val="002A2DA1"/>
    <w:rsid w:val="002A4407"/>
    <w:rsid w:val="002B67D4"/>
    <w:rsid w:val="002C4FA6"/>
    <w:rsid w:val="002C6EAE"/>
    <w:rsid w:val="00302C3D"/>
    <w:rsid w:val="00327D81"/>
    <w:rsid w:val="00332627"/>
    <w:rsid w:val="003366D8"/>
    <w:rsid w:val="00354D90"/>
    <w:rsid w:val="00370EC4"/>
    <w:rsid w:val="00370F46"/>
    <w:rsid w:val="00371D00"/>
    <w:rsid w:val="00372136"/>
    <w:rsid w:val="0039617E"/>
    <w:rsid w:val="003A4A0D"/>
    <w:rsid w:val="003A6A87"/>
    <w:rsid w:val="003C192B"/>
    <w:rsid w:val="003C2460"/>
    <w:rsid w:val="003C256A"/>
    <w:rsid w:val="003E2F5B"/>
    <w:rsid w:val="003E367A"/>
    <w:rsid w:val="00426FDE"/>
    <w:rsid w:val="004342C2"/>
    <w:rsid w:val="00437F9D"/>
    <w:rsid w:val="00451E2E"/>
    <w:rsid w:val="00475271"/>
    <w:rsid w:val="00477F59"/>
    <w:rsid w:val="0048666C"/>
    <w:rsid w:val="004A7424"/>
    <w:rsid w:val="004B107F"/>
    <w:rsid w:val="004B6F8D"/>
    <w:rsid w:val="004C306F"/>
    <w:rsid w:val="004C30E4"/>
    <w:rsid w:val="004C34EC"/>
    <w:rsid w:val="004C726C"/>
    <w:rsid w:val="004D36EF"/>
    <w:rsid w:val="004E01A1"/>
    <w:rsid w:val="004E0B40"/>
    <w:rsid w:val="005039AD"/>
    <w:rsid w:val="00505B79"/>
    <w:rsid w:val="00507321"/>
    <w:rsid w:val="005076EA"/>
    <w:rsid w:val="00523EC1"/>
    <w:rsid w:val="00530C1E"/>
    <w:rsid w:val="00546CBF"/>
    <w:rsid w:val="00553DF6"/>
    <w:rsid w:val="00554B4F"/>
    <w:rsid w:val="00575A98"/>
    <w:rsid w:val="00591137"/>
    <w:rsid w:val="005C2CF2"/>
    <w:rsid w:val="005C7D6D"/>
    <w:rsid w:val="005E4A3B"/>
    <w:rsid w:val="005E683C"/>
    <w:rsid w:val="006170FA"/>
    <w:rsid w:val="006433F3"/>
    <w:rsid w:val="00650B59"/>
    <w:rsid w:val="0065190F"/>
    <w:rsid w:val="0065347E"/>
    <w:rsid w:val="00664C5D"/>
    <w:rsid w:val="0066633B"/>
    <w:rsid w:val="00697135"/>
    <w:rsid w:val="006A3EC3"/>
    <w:rsid w:val="006A6E35"/>
    <w:rsid w:val="006B2C58"/>
    <w:rsid w:val="006C3E30"/>
    <w:rsid w:val="006D6A3A"/>
    <w:rsid w:val="006F24EC"/>
    <w:rsid w:val="006F3C1D"/>
    <w:rsid w:val="00701732"/>
    <w:rsid w:val="00711892"/>
    <w:rsid w:val="00711EBF"/>
    <w:rsid w:val="007241A6"/>
    <w:rsid w:val="007265C0"/>
    <w:rsid w:val="00735CF9"/>
    <w:rsid w:val="00747E46"/>
    <w:rsid w:val="00773DA2"/>
    <w:rsid w:val="00797D0E"/>
    <w:rsid w:val="007A209A"/>
    <w:rsid w:val="007A28DC"/>
    <w:rsid w:val="007A4389"/>
    <w:rsid w:val="007B0C03"/>
    <w:rsid w:val="007B56EE"/>
    <w:rsid w:val="007C0955"/>
    <w:rsid w:val="007C0B12"/>
    <w:rsid w:val="007C1E31"/>
    <w:rsid w:val="007E1496"/>
    <w:rsid w:val="007E3D23"/>
    <w:rsid w:val="00814AE4"/>
    <w:rsid w:val="00820C2A"/>
    <w:rsid w:val="008531E4"/>
    <w:rsid w:val="008675B2"/>
    <w:rsid w:val="00870C65"/>
    <w:rsid w:val="008835E5"/>
    <w:rsid w:val="00894FA0"/>
    <w:rsid w:val="008B5322"/>
    <w:rsid w:val="008C4F6D"/>
    <w:rsid w:val="008C5A39"/>
    <w:rsid w:val="008D0DC6"/>
    <w:rsid w:val="008D2C21"/>
    <w:rsid w:val="008E3107"/>
    <w:rsid w:val="00976D20"/>
    <w:rsid w:val="00985466"/>
    <w:rsid w:val="00994A93"/>
    <w:rsid w:val="009F0E8D"/>
    <w:rsid w:val="009F1E4E"/>
    <w:rsid w:val="00A008A5"/>
    <w:rsid w:val="00A20F1D"/>
    <w:rsid w:val="00A22D8D"/>
    <w:rsid w:val="00A33C84"/>
    <w:rsid w:val="00A47189"/>
    <w:rsid w:val="00A53ADC"/>
    <w:rsid w:val="00A54E86"/>
    <w:rsid w:val="00A56B70"/>
    <w:rsid w:val="00A632FE"/>
    <w:rsid w:val="00A835B2"/>
    <w:rsid w:val="00AA2902"/>
    <w:rsid w:val="00AA36E1"/>
    <w:rsid w:val="00AA5986"/>
    <w:rsid w:val="00AA7E61"/>
    <w:rsid w:val="00AC250E"/>
    <w:rsid w:val="00AC3915"/>
    <w:rsid w:val="00AE5C88"/>
    <w:rsid w:val="00AF3C61"/>
    <w:rsid w:val="00B07146"/>
    <w:rsid w:val="00B11297"/>
    <w:rsid w:val="00B25E42"/>
    <w:rsid w:val="00B33E32"/>
    <w:rsid w:val="00B445DD"/>
    <w:rsid w:val="00B75774"/>
    <w:rsid w:val="00B8674E"/>
    <w:rsid w:val="00B8707A"/>
    <w:rsid w:val="00B877E5"/>
    <w:rsid w:val="00B9661B"/>
    <w:rsid w:val="00BA4210"/>
    <w:rsid w:val="00BB351C"/>
    <w:rsid w:val="00BB6CB7"/>
    <w:rsid w:val="00BD240A"/>
    <w:rsid w:val="00BE3302"/>
    <w:rsid w:val="00BF2B21"/>
    <w:rsid w:val="00C066BC"/>
    <w:rsid w:val="00C06912"/>
    <w:rsid w:val="00C113DF"/>
    <w:rsid w:val="00C52B2D"/>
    <w:rsid w:val="00C65863"/>
    <w:rsid w:val="00C7576A"/>
    <w:rsid w:val="00C77B1E"/>
    <w:rsid w:val="00C96BF8"/>
    <w:rsid w:val="00CA2679"/>
    <w:rsid w:val="00CA2CED"/>
    <w:rsid w:val="00CA528F"/>
    <w:rsid w:val="00CA6F6B"/>
    <w:rsid w:val="00CB5C62"/>
    <w:rsid w:val="00CE0109"/>
    <w:rsid w:val="00CF00C0"/>
    <w:rsid w:val="00CF2000"/>
    <w:rsid w:val="00D310D6"/>
    <w:rsid w:val="00D3176E"/>
    <w:rsid w:val="00D336B6"/>
    <w:rsid w:val="00D44742"/>
    <w:rsid w:val="00D4507B"/>
    <w:rsid w:val="00D45ED8"/>
    <w:rsid w:val="00D63ADA"/>
    <w:rsid w:val="00D744A0"/>
    <w:rsid w:val="00D7594B"/>
    <w:rsid w:val="00D769E6"/>
    <w:rsid w:val="00D776E0"/>
    <w:rsid w:val="00D90FCC"/>
    <w:rsid w:val="00D92306"/>
    <w:rsid w:val="00DA5EFD"/>
    <w:rsid w:val="00DB2119"/>
    <w:rsid w:val="00DB2AC5"/>
    <w:rsid w:val="00DC2E1D"/>
    <w:rsid w:val="00DC7F27"/>
    <w:rsid w:val="00DE4BCC"/>
    <w:rsid w:val="00DF12B7"/>
    <w:rsid w:val="00DF38F3"/>
    <w:rsid w:val="00E04C0D"/>
    <w:rsid w:val="00E17A3E"/>
    <w:rsid w:val="00E40E81"/>
    <w:rsid w:val="00E41301"/>
    <w:rsid w:val="00E60443"/>
    <w:rsid w:val="00E841A3"/>
    <w:rsid w:val="00E8546C"/>
    <w:rsid w:val="00E91C1C"/>
    <w:rsid w:val="00EA6F63"/>
    <w:rsid w:val="00EB7B91"/>
    <w:rsid w:val="00EC52D1"/>
    <w:rsid w:val="00ED6E88"/>
    <w:rsid w:val="00F07EAE"/>
    <w:rsid w:val="00F245C1"/>
    <w:rsid w:val="00F26AC2"/>
    <w:rsid w:val="00F33D62"/>
    <w:rsid w:val="00F37692"/>
    <w:rsid w:val="00F51E42"/>
    <w:rsid w:val="00F900BE"/>
    <w:rsid w:val="00F939E0"/>
    <w:rsid w:val="00FA4FCB"/>
    <w:rsid w:val="00FA5EFB"/>
    <w:rsid w:val="00FB4B2E"/>
    <w:rsid w:val="00FC13FD"/>
    <w:rsid w:val="00FD5690"/>
    <w:rsid w:val="00FE61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0443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PlainTable1">
    <w:name w:val="Plain Table 1"/>
    <w:basedOn w:val="TableNormal"/>
    <w:uiPriority w:val="41"/>
    <w:rsid w:val="00976D20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25413E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NormalWeb">
    <w:name w:val="Normal (Web)"/>
    <w:basedOn w:val="Normal"/>
    <w:uiPriority w:val="99"/>
    <w:unhideWhenUsed/>
    <w:rsid w:val="005E683C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54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7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37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519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86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3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18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7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93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8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8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9" Type="http://schemas.openxmlformats.org/officeDocument/2006/relationships/image" Target="media/image19.pn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png"/><Relationship Id="rId49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8" Type="http://schemas.openxmlformats.org/officeDocument/2006/relationships/webSettings" Target="webSetting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png"/><Relationship Id="rId46" Type="http://schemas.openxmlformats.org/officeDocument/2006/relationships/image" Target="media/image36.jpeg"/><Relationship Id="rId20" Type="http://schemas.openxmlformats.org/officeDocument/2006/relationships/image" Target="media/image10.jpe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15</Pages>
  <Words>191</Words>
  <Characters>1090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2026-05-19T23:26:00Z</dcterms:created>
  <dcterms:modified xsi:type="dcterms:W3CDTF">2026-05-19T23:26:00Z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